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DFCF69" w14:textId="202AD7EE" w:rsidR="00D61E8F" w:rsidRPr="0028505F" w:rsidRDefault="00643130" w:rsidP="00AF402B">
      <w:pPr>
        <w:pStyle w:val="TitelArbeitsblatt"/>
        <w:tabs>
          <w:tab w:val="right" w:pos="9066"/>
        </w:tabs>
      </w:pPr>
      <w:r>
        <w:t xml:space="preserve">Wo </w:t>
      </w:r>
      <w:r w:rsidR="00525340">
        <w:t>war</w:t>
      </w:r>
      <w:r>
        <w:t xml:space="preserve"> … ? </w:t>
      </w:r>
      <w:r>
        <w:tab/>
      </w:r>
      <w:r w:rsidR="00AF402B">
        <w:t>Lösung</w:t>
      </w:r>
      <w:r>
        <w:t xml:space="preserve"> A/B</w:t>
      </w:r>
    </w:p>
    <w:p w14:paraId="6E24E108" w14:textId="455FE074" w:rsidR="00F46ACC" w:rsidRDefault="00AB1DCB" w:rsidP="00FA77C2">
      <w:pPr>
        <w:pStyle w:val="berschrift1"/>
      </w:pPr>
      <w:r>
        <w:t xml:space="preserve">1. Ergänze </w:t>
      </w:r>
      <w:r w:rsidR="00FA77C2">
        <w:t xml:space="preserve">zuerst </w:t>
      </w:r>
      <w:r>
        <w:t xml:space="preserve">die </w:t>
      </w:r>
      <w:r w:rsidR="00754429">
        <w:t>«</w:t>
      </w:r>
      <w:r w:rsidR="00525340">
        <w:t>ich</w:t>
      </w:r>
      <w:r w:rsidR="00754429">
        <w:t>»-</w:t>
      </w:r>
      <w:r w:rsidR="00FA77C2">
        <w:t>Kolonne</w:t>
      </w:r>
      <w:r w:rsidR="00754429">
        <w:t xml:space="preserve"> mit deinen Informationen.</w:t>
      </w:r>
      <w:r>
        <w:t xml:space="preserve"> </w:t>
      </w:r>
      <w:r w:rsidR="00643130">
        <w:t xml:space="preserve"> </w:t>
      </w:r>
    </w:p>
    <w:p w14:paraId="1BAB2DFC" w14:textId="564CE9F3" w:rsidR="00643130" w:rsidRDefault="00FA77C2" w:rsidP="00FA77C2">
      <w:pPr>
        <w:pStyle w:val="berschrift1"/>
      </w:pPr>
      <w:r>
        <w:t xml:space="preserve">2. Arbeitet zu zweit. Stellt </w:t>
      </w:r>
      <w:r w:rsidR="00A31029">
        <w:t>F</w:t>
      </w:r>
      <w:r>
        <w:t xml:space="preserve">ragen und ergänzt </w:t>
      </w:r>
      <w:r w:rsidR="00A31029">
        <w:t>die</w:t>
      </w:r>
      <w:r>
        <w:t xml:space="preserve"> Tabelle.</w:t>
      </w:r>
    </w:p>
    <w:p w14:paraId="50BB90B2" w14:textId="5FB7EC30" w:rsidR="00643130" w:rsidRDefault="00525340" w:rsidP="00A0189B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1136133" wp14:editId="00EA15F5">
                <wp:simplePos x="0" y="0"/>
                <wp:positionH relativeFrom="column">
                  <wp:posOffset>54254</wp:posOffset>
                </wp:positionH>
                <wp:positionV relativeFrom="paragraph">
                  <wp:posOffset>11198</wp:posOffset>
                </wp:positionV>
                <wp:extent cx="3428380" cy="503555"/>
                <wp:effectExtent l="50800" t="25400" r="26035" b="321945"/>
                <wp:wrapNone/>
                <wp:docPr id="2" name="Ovale Legend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8380" cy="503555"/>
                        </a:xfrm>
                        <a:prstGeom prst="wedgeEllipseCallout">
                          <a:avLst>
                            <a:gd name="adj1" fmla="val -10286"/>
                            <a:gd name="adj2" fmla="val 96116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7170DB" w14:textId="1E05E9F2" w:rsidR="00AB1DCB" w:rsidRPr="00AB1DCB" w:rsidRDefault="00AB1DCB" w:rsidP="00AB1DCB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Wo </w:t>
                            </w:r>
                            <w:r w:rsidR="00525340">
                              <w:rPr>
                                <w:lang w:val="de-CH"/>
                              </w:rPr>
                              <w:t>war</w:t>
                            </w:r>
                            <w:r>
                              <w:rPr>
                                <w:lang w:val="de-CH"/>
                              </w:rPr>
                              <w:t xml:space="preserve"> Frau Schulz</w:t>
                            </w:r>
                            <w:r w:rsidR="00A22E44">
                              <w:rPr>
                                <w:lang w:val="de-CH"/>
                              </w:rPr>
                              <w:t xml:space="preserve"> am Morgen</w:t>
                            </w:r>
                            <w:r>
                              <w:rPr>
                                <w:lang w:val="de-CH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136133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e Legende 2" o:spid="_x0000_s1026" type="#_x0000_t63" style="position:absolute;margin-left:4.25pt;margin-top:.9pt;width:269.95pt;height:39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" adj="8578,31561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2F7170DB" w14:textId="1E05E9F2" w:rsidR="00AB1DCB" w:rsidRPr="00AB1DCB" w:rsidRDefault="00AB1DCB" w:rsidP="00AB1DCB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 xml:space="preserve">Wo </w:t>
                      </w:r>
                      <w:r w:rsidR="00525340">
                        <w:rPr>
                          <w:lang w:val="de-CH"/>
                        </w:rPr>
                        <w:t>war</w:t>
                      </w:r>
                      <w:r>
                        <w:rPr>
                          <w:lang w:val="de-CH"/>
                        </w:rPr>
                        <w:t xml:space="preserve"> Frau Schulz</w:t>
                      </w:r>
                      <w:r w:rsidR="00A22E44">
                        <w:rPr>
                          <w:lang w:val="de-CH"/>
                        </w:rPr>
                        <w:t xml:space="preserve"> am Morgen</w:t>
                      </w:r>
                      <w:r>
                        <w:rPr>
                          <w:lang w:val="de-CH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A3102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A35189" wp14:editId="2BAEBE4C">
                <wp:simplePos x="0" y="0"/>
                <wp:positionH relativeFrom="column">
                  <wp:posOffset>3605559</wp:posOffset>
                </wp:positionH>
                <wp:positionV relativeFrom="paragraph">
                  <wp:posOffset>6799</wp:posOffset>
                </wp:positionV>
                <wp:extent cx="1691640" cy="460077"/>
                <wp:effectExtent l="50800" t="25400" r="48260" b="505460"/>
                <wp:wrapNone/>
                <wp:docPr id="6" name="Ovale Legend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640" cy="460077"/>
                        </a:xfrm>
                        <a:prstGeom prst="wedgeEllipseCallout">
                          <a:avLst>
                            <a:gd name="adj1" fmla="val 6720"/>
                            <a:gd name="adj2" fmla="val 142744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FC9A6E" w14:textId="17DDA688" w:rsidR="00A31029" w:rsidRPr="00AB1DCB" w:rsidRDefault="00A31029" w:rsidP="00A31029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Wo </w:t>
                            </w:r>
                            <w:r w:rsidR="00525340">
                              <w:rPr>
                                <w:lang w:val="de-CH"/>
                              </w:rPr>
                              <w:t>warst</w:t>
                            </w:r>
                            <w:r>
                              <w:rPr>
                                <w:lang w:val="de-CH"/>
                              </w:rPr>
                              <w:t xml:space="preserve"> du …?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35189" id="Ovale Legende 6" o:spid="_x0000_s1027" type="#_x0000_t63" style="position:absolute;margin-left:283.9pt;margin-top:.55pt;width:133.2pt;height:36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" adj="12252,41633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25FC9A6E" w14:textId="17DDA688" w:rsidR="00A31029" w:rsidRPr="00AB1DCB" w:rsidRDefault="00A31029" w:rsidP="00A31029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 xml:space="preserve">Wo </w:t>
                      </w:r>
                      <w:r w:rsidR="00525340">
                        <w:rPr>
                          <w:lang w:val="de-CH"/>
                        </w:rPr>
                        <w:t>warst</w:t>
                      </w:r>
                      <w:r>
                        <w:rPr>
                          <w:lang w:val="de-CH"/>
                        </w:rPr>
                        <w:t xml:space="preserve"> du …?</w:t>
                      </w:r>
                    </w:p>
                  </w:txbxContent>
                </v:textbox>
              </v:shape>
            </w:pict>
          </mc:Fallback>
        </mc:AlternateContent>
      </w:r>
    </w:p>
    <w:p w14:paraId="30BA1F5C" w14:textId="7DF66A54" w:rsidR="00AB1DCB" w:rsidRDefault="00A31029" w:rsidP="00A0189B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D2129F" wp14:editId="5D0A86C7">
                <wp:simplePos x="0" y="0"/>
                <wp:positionH relativeFrom="column">
                  <wp:posOffset>4679315</wp:posOffset>
                </wp:positionH>
                <wp:positionV relativeFrom="paragraph">
                  <wp:posOffset>218440</wp:posOffset>
                </wp:positionV>
                <wp:extent cx="1501163" cy="356400"/>
                <wp:effectExtent l="50800" t="25400" r="60960" b="253365"/>
                <wp:wrapNone/>
                <wp:docPr id="8" name="Ovale Legend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1163" cy="356400"/>
                        </a:xfrm>
                        <a:prstGeom prst="wedgeEllipseCallout">
                          <a:avLst>
                            <a:gd name="adj1" fmla="val -19810"/>
                            <a:gd name="adj2" fmla="val 100730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AC0FDB" w14:textId="36D02EBF" w:rsidR="00A31029" w:rsidRPr="00AB1DCB" w:rsidRDefault="00A22E44" w:rsidP="00A31029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Ich </w:t>
                            </w:r>
                            <w:r w:rsidR="00525340">
                              <w:rPr>
                                <w:lang w:val="de-CH"/>
                              </w:rPr>
                              <w:t>war</w:t>
                            </w:r>
                            <w:r w:rsidR="00A31029">
                              <w:rPr>
                                <w:lang w:val="de-CH"/>
                              </w:rPr>
                              <w:t xml:space="preserve">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2129F" id="Ovale Legende 8" o:spid="_x0000_s1028" type="#_x0000_t63" style="position:absolute;margin-left:368.45pt;margin-top:17.2pt;width:118.2pt;height:2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" adj="6521,32558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41AC0FDB" w14:textId="36D02EBF" w:rsidR="00A31029" w:rsidRPr="00AB1DCB" w:rsidRDefault="00A22E44" w:rsidP="00A31029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 xml:space="preserve">Ich </w:t>
                      </w:r>
                      <w:r w:rsidR="00525340">
                        <w:rPr>
                          <w:lang w:val="de-CH"/>
                        </w:rPr>
                        <w:t>war</w:t>
                      </w:r>
                      <w:r w:rsidR="00A31029">
                        <w:rPr>
                          <w:lang w:val="de-CH"/>
                        </w:rPr>
                        <w:t xml:space="preserve"> …</w:t>
                      </w:r>
                    </w:p>
                  </w:txbxContent>
                </v:textbox>
              </v:shape>
            </w:pict>
          </mc:Fallback>
        </mc:AlternateContent>
      </w:r>
    </w:p>
    <w:p w14:paraId="32A88441" w14:textId="15E7F032" w:rsidR="00754429" w:rsidRDefault="00A31029" w:rsidP="00A0189B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D27273" wp14:editId="05E0730F">
                <wp:simplePos x="0" y="0"/>
                <wp:positionH relativeFrom="column">
                  <wp:posOffset>1846446</wp:posOffset>
                </wp:positionH>
                <wp:positionV relativeFrom="paragraph">
                  <wp:posOffset>44450</wp:posOffset>
                </wp:positionV>
                <wp:extent cx="1861890" cy="410828"/>
                <wp:effectExtent l="50800" t="25400" r="68580" b="135890"/>
                <wp:wrapNone/>
                <wp:docPr id="3" name="Ovale Legend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1890" cy="410828"/>
                        </a:xfrm>
                        <a:prstGeom prst="wedgeEllipseCallout">
                          <a:avLst>
                            <a:gd name="adj1" fmla="val -42930"/>
                            <a:gd name="adj2" fmla="val 66400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DFBBA9" w14:textId="56C73065" w:rsidR="00AB1DCB" w:rsidRPr="00AB1DCB" w:rsidRDefault="00A22E44" w:rsidP="00AB1DCB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Sie</w:t>
                            </w:r>
                            <w:r w:rsidR="00AB1DCB">
                              <w:rPr>
                                <w:lang w:val="de-CH"/>
                              </w:rPr>
                              <w:t xml:space="preserve"> </w:t>
                            </w:r>
                            <w:r w:rsidR="00525340">
                              <w:rPr>
                                <w:lang w:val="de-CH"/>
                              </w:rPr>
                              <w:t>war</w:t>
                            </w:r>
                            <w:r w:rsidR="00CE2250">
                              <w:rPr>
                                <w:lang w:val="de-CH"/>
                              </w:rPr>
                              <w:t xml:space="preserve"> </w:t>
                            </w:r>
                            <w:r w:rsidR="00AB1DCB">
                              <w:rPr>
                                <w:lang w:val="de-CH"/>
                              </w:rPr>
                              <w:t>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27273" id="Ovale Legende 3" o:spid="_x0000_s1029" type="#_x0000_t63" style="position:absolute;margin-left:145.4pt;margin-top:3.5pt;width:146.6pt;height:32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" adj="1527,25142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65DFBBA9" w14:textId="56C73065" w:rsidR="00AB1DCB" w:rsidRPr="00AB1DCB" w:rsidRDefault="00A22E44" w:rsidP="00AB1DCB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Sie</w:t>
                      </w:r>
                      <w:r w:rsidR="00AB1DCB">
                        <w:rPr>
                          <w:lang w:val="de-CH"/>
                        </w:rPr>
                        <w:t xml:space="preserve"> </w:t>
                      </w:r>
                      <w:r w:rsidR="00525340">
                        <w:rPr>
                          <w:lang w:val="de-CH"/>
                        </w:rPr>
                        <w:t>war</w:t>
                      </w:r>
                      <w:r w:rsidR="00CE2250">
                        <w:rPr>
                          <w:lang w:val="de-CH"/>
                        </w:rPr>
                        <w:t xml:space="preserve"> </w:t>
                      </w:r>
                      <w:r w:rsidR="00AB1DCB">
                        <w:rPr>
                          <w:lang w:val="de-CH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</w:p>
    <w:p w14:paraId="79B9D521" w14:textId="6134429F" w:rsidR="00A31029" w:rsidRDefault="00A31029" w:rsidP="00A0189B">
      <w:pPr>
        <w:rPr>
          <w:lang w:val="de-CH"/>
        </w:rPr>
      </w:pPr>
    </w:p>
    <w:p w14:paraId="2CECB0AB" w14:textId="77777777" w:rsidR="00A31029" w:rsidRDefault="00A31029" w:rsidP="00A0189B">
      <w:pPr>
        <w:rPr>
          <w:lang w:val="de-CH"/>
        </w:rPr>
      </w:pPr>
    </w:p>
    <w:tbl>
      <w:tblPr>
        <w:tblStyle w:val="Tabellenraster"/>
        <w:tblW w:w="9241" w:type="dxa"/>
        <w:tblLook w:val="04A0" w:firstRow="1" w:lastRow="0" w:firstColumn="1" w:lastColumn="0" w:noHBand="0" w:noVBand="1"/>
      </w:tblPr>
      <w:tblGrid>
        <w:gridCol w:w="1769"/>
        <w:gridCol w:w="1786"/>
        <w:gridCol w:w="1699"/>
        <w:gridCol w:w="2010"/>
        <w:gridCol w:w="1977"/>
      </w:tblGrid>
      <w:tr w:rsidR="00A22E44" w:rsidRPr="00A22E44" w14:paraId="0853180E" w14:textId="77777777" w:rsidTr="001B19ED">
        <w:trPr>
          <w:trHeight w:val="649"/>
        </w:trPr>
        <w:tc>
          <w:tcPr>
            <w:tcW w:w="1769" w:type="dxa"/>
            <w:shd w:val="clear" w:color="auto" w:fill="B8CCE4" w:themeFill="accent1" w:themeFillTint="66"/>
            <w:vAlign w:val="center"/>
          </w:tcPr>
          <w:p w14:paraId="47CBC7DD" w14:textId="77777777" w:rsidR="00643130" w:rsidRPr="00A22E44" w:rsidRDefault="00643130" w:rsidP="00F535EE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786" w:type="dxa"/>
            <w:shd w:val="clear" w:color="auto" w:fill="B8CCE4" w:themeFill="accent1" w:themeFillTint="66"/>
            <w:vAlign w:val="center"/>
          </w:tcPr>
          <w:p w14:paraId="6FBF32F0" w14:textId="69CFB615" w:rsidR="00643130" w:rsidRPr="00A22E44" w:rsidRDefault="00A22E44" w:rsidP="00F535EE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Am Morgen</w:t>
            </w:r>
          </w:p>
        </w:tc>
        <w:tc>
          <w:tcPr>
            <w:tcW w:w="1699" w:type="dxa"/>
            <w:shd w:val="clear" w:color="auto" w:fill="B8CCE4" w:themeFill="accent1" w:themeFillTint="66"/>
            <w:vAlign w:val="center"/>
          </w:tcPr>
          <w:p w14:paraId="1512103C" w14:textId="494B2DD7" w:rsidR="00643130" w:rsidRPr="00A22E44" w:rsidRDefault="00A22E44" w:rsidP="00F535EE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</w:t>
            </w:r>
            <w:r w:rsidR="00643130" w:rsidRPr="00A22E44">
              <w:rPr>
                <w:color w:val="000000" w:themeColor="text1"/>
                <w:lang w:val="de-CH"/>
              </w:rPr>
              <w:t xml:space="preserve">m </w:t>
            </w:r>
            <w:r w:rsidRPr="00A22E44">
              <w:rPr>
                <w:color w:val="000000" w:themeColor="text1"/>
                <w:lang w:val="de-CH"/>
              </w:rPr>
              <w:t>Mittag</w:t>
            </w:r>
          </w:p>
        </w:tc>
        <w:tc>
          <w:tcPr>
            <w:tcW w:w="2010" w:type="dxa"/>
            <w:shd w:val="clear" w:color="auto" w:fill="B8CCE4" w:themeFill="accent1" w:themeFillTint="66"/>
            <w:vAlign w:val="center"/>
          </w:tcPr>
          <w:p w14:paraId="710588C3" w14:textId="0C7D99BF" w:rsidR="00643130" w:rsidRPr="00A22E44" w:rsidRDefault="00A22E44" w:rsidP="00F535EE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</w:t>
            </w:r>
            <w:r w:rsidR="00F535EE" w:rsidRPr="00A22E44">
              <w:rPr>
                <w:color w:val="000000" w:themeColor="text1"/>
                <w:lang w:val="de-CH"/>
              </w:rPr>
              <w:t xml:space="preserve">m </w:t>
            </w:r>
            <w:r w:rsidRPr="00A22E44">
              <w:rPr>
                <w:color w:val="000000" w:themeColor="text1"/>
                <w:lang w:val="de-CH"/>
              </w:rPr>
              <w:t>Nachmittag</w:t>
            </w:r>
          </w:p>
        </w:tc>
        <w:tc>
          <w:tcPr>
            <w:tcW w:w="1977" w:type="dxa"/>
            <w:shd w:val="clear" w:color="auto" w:fill="B8CCE4" w:themeFill="accent1" w:themeFillTint="66"/>
            <w:vAlign w:val="center"/>
          </w:tcPr>
          <w:p w14:paraId="7C5C9F2A" w14:textId="2630652A" w:rsidR="00643130" w:rsidRPr="00A22E44" w:rsidRDefault="00A22E44" w:rsidP="00F535EE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Am Abend</w:t>
            </w:r>
          </w:p>
        </w:tc>
      </w:tr>
      <w:tr w:rsidR="00A22E44" w:rsidRPr="00A22E44" w14:paraId="4AA5929D" w14:textId="77777777" w:rsidTr="001B19ED">
        <w:tc>
          <w:tcPr>
            <w:tcW w:w="1769" w:type="dxa"/>
            <w:vAlign w:val="center"/>
          </w:tcPr>
          <w:p w14:paraId="04BFDEDA" w14:textId="77777777" w:rsidR="00643130" w:rsidRPr="00A22E44" w:rsidRDefault="006E74ED" w:rsidP="00B46F3A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6EF481B6" wp14:editId="5EACA89E">
                  <wp:extent cx="733331" cy="733331"/>
                  <wp:effectExtent l="0" t="0" r="3810" b="381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703" cy="743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CE860F" w14:textId="6E69F32A" w:rsidR="006E74ED" w:rsidRPr="00A22E44" w:rsidRDefault="006E74ED" w:rsidP="00B46F3A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Frau Schulz</w:t>
            </w:r>
          </w:p>
        </w:tc>
        <w:tc>
          <w:tcPr>
            <w:tcW w:w="1786" w:type="dxa"/>
            <w:vAlign w:val="center"/>
          </w:tcPr>
          <w:p w14:paraId="6BF9D765" w14:textId="5690E03B" w:rsidR="00643130" w:rsidRPr="00A22E44" w:rsidRDefault="00FA1154" w:rsidP="00B46F3A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Supermarkt</w:t>
            </w:r>
          </w:p>
        </w:tc>
        <w:tc>
          <w:tcPr>
            <w:tcW w:w="1699" w:type="dxa"/>
            <w:vAlign w:val="center"/>
          </w:tcPr>
          <w:p w14:paraId="6AC937E6" w14:textId="57D63053" w:rsidR="00643130" w:rsidRPr="00A22E44" w:rsidRDefault="00E228E5" w:rsidP="00B46F3A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in der Stadt</w:t>
            </w:r>
          </w:p>
        </w:tc>
        <w:tc>
          <w:tcPr>
            <w:tcW w:w="2010" w:type="dxa"/>
            <w:vAlign w:val="center"/>
          </w:tcPr>
          <w:p w14:paraId="44725649" w14:textId="2107EE17" w:rsidR="00643130" w:rsidRPr="00A22E44" w:rsidRDefault="00E228E5" w:rsidP="00B46F3A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im Schwimmbad</w:t>
            </w:r>
          </w:p>
        </w:tc>
        <w:tc>
          <w:tcPr>
            <w:tcW w:w="1977" w:type="dxa"/>
            <w:vAlign w:val="center"/>
          </w:tcPr>
          <w:p w14:paraId="7164FF5D" w14:textId="53077EF6" w:rsidR="00643130" w:rsidRPr="00A22E44" w:rsidRDefault="00E228E5" w:rsidP="00B46F3A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Theater</w:t>
            </w:r>
          </w:p>
        </w:tc>
      </w:tr>
      <w:tr w:rsidR="00A22E44" w:rsidRPr="00A22E44" w14:paraId="2041B7FF" w14:textId="77777777" w:rsidTr="001B19ED">
        <w:trPr>
          <w:trHeight w:val="1134"/>
        </w:trPr>
        <w:tc>
          <w:tcPr>
            <w:tcW w:w="1769" w:type="dxa"/>
            <w:vAlign w:val="center"/>
          </w:tcPr>
          <w:p w14:paraId="70C52D1D" w14:textId="77777777" w:rsidR="00643130" w:rsidRPr="00A22E44" w:rsidRDefault="006E74ED" w:rsidP="00B46F3A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31C09519" wp14:editId="2B147AE5">
                  <wp:extent cx="749407" cy="749407"/>
                  <wp:effectExtent l="0" t="0" r="0" b="0"/>
                  <wp:docPr id="4" name="Grafik 4" descr="Ein Bild, das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 descr="Ein Bild, das ClipArt enthält.&#10;&#10;Automatisch generierte Beschreibu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578" cy="758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F66661" w14:textId="47B92A26" w:rsidR="006E74ED" w:rsidRPr="00A22E44" w:rsidRDefault="006E74ED" w:rsidP="00B46F3A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Herr Kruse</w:t>
            </w:r>
          </w:p>
        </w:tc>
        <w:tc>
          <w:tcPr>
            <w:tcW w:w="1786" w:type="dxa"/>
            <w:vAlign w:val="center"/>
          </w:tcPr>
          <w:p w14:paraId="23C26CCF" w14:textId="2F2B70B0" w:rsidR="00643130" w:rsidRPr="00A22E44" w:rsidRDefault="00FA1154" w:rsidP="00B46F3A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Zu Hause</w:t>
            </w:r>
          </w:p>
        </w:tc>
        <w:tc>
          <w:tcPr>
            <w:tcW w:w="1699" w:type="dxa"/>
            <w:vAlign w:val="center"/>
          </w:tcPr>
          <w:p w14:paraId="74D5054E" w14:textId="2A1E88E3" w:rsidR="00643130" w:rsidRPr="00A22E44" w:rsidRDefault="00E228E5" w:rsidP="00B46F3A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Museum</w:t>
            </w:r>
          </w:p>
        </w:tc>
        <w:tc>
          <w:tcPr>
            <w:tcW w:w="2010" w:type="dxa"/>
            <w:vAlign w:val="center"/>
          </w:tcPr>
          <w:p w14:paraId="2B3985D0" w14:textId="50FBF4DD" w:rsidR="00643130" w:rsidRPr="00A22E44" w:rsidRDefault="00E228E5" w:rsidP="00B46F3A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auf dem Tennisplatz</w:t>
            </w:r>
          </w:p>
        </w:tc>
        <w:tc>
          <w:tcPr>
            <w:tcW w:w="1977" w:type="dxa"/>
            <w:vAlign w:val="center"/>
          </w:tcPr>
          <w:p w14:paraId="58CF356F" w14:textId="04D12262" w:rsidR="00643130" w:rsidRPr="00A22E44" w:rsidRDefault="00E228E5" w:rsidP="00B46F3A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Restaurant</w:t>
            </w:r>
          </w:p>
        </w:tc>
      </w:tr>
      <w:tr w:rsidR="001B19ED" w:rsidRPr="00A22E44" w14:paraId="1CC4F9AE" w14:textId="77777777" w:rsidTr="001B19ED">
        <w:tc>
          <w:tcPr>
            <w:tcW w:w="1769" w:type="dxa"/>
            <w:vAlign w:val="center"/>
          </w:tcPr>
          <w:p w14:paraId="7186F4A6" w14:textId="77777777" w:rsidR="001B19ED" w:rsidRPr="00A22E44" w:rsidRDefault="001B19ED" w:rsidP="00A02D83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4BAB572F" wp14:editId="073C9127">
                  <wp:extent cx="720000" cy="720000"/>
                  <wp:effectExtent l="0" t="0" r="4445" b="4445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6480D5" w14:textId="77777777" w:rsidR="001B19ED" w:rsidRPr="00A22E44" w:rsidRDefault="001B19ED" w:rsidP="00A02D83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Dieter</w:t>
            </w:r>
          </w:p>
        </w:tc>
        <w:tc>
          <w:tcPr>
            <w:tcW w:w="1786" w:type="dxa"/>
            <w:vAlign w:val="center"/>
          </w:tcPr>
          <w:p w14:paraId="67AF6762" w14:textId="77777777" w:rsidR="001B19ED" w:rsidRPr="00A22E44" w:rsidRDefault="001B19ED" w:rsidP="00A02D83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in der Schule</w:t>
            </w:r>
          </w:p>
        </w:tc>
        <w:tc>
          <w:tcPr>
            <w:tcW w:w="1699" w:type="dxa"/>
            <w:vAlign w:val="center"/>
          </w:tcPr>
          <w:p w14:paraId="4F1E0C0B" w14:textId="77777777" w:rsidR="001B19ED" w:rsidRPr="00A22E44" w:rsidRDefault="001B19ED" w:rsidP="00A02D83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in der Mensa</w:t>
            </w:r>
          </w:p>
        </w:tc>
        <w:tc>
          <w:tcPr>
            <w:tcW w:w="2010" w:type="dxa"/>
            <w:vAlign w:val="center"/>
          </w:tcPr>
          <w:p w14:paraId="4EC0DBFC" w14:textId="77777777" w:rsidR="001B19ED" w:rsidRPr="00A22E44" w:rsidRDefault="001B19ED" w:rsidP="00A02D83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im Skatepark</w:t>
            </w:r>
          </w:p>
        </w:tc>
        <w:tc>
          <w:tcPr>
            <w:tcW w:w="1977" w:type="dxa"/>
            <w:vAlign w:val="center"/>
          </w:tcPr>
          <w:p w14:paraId="57C43227" w14:textId="77777777" w:rsidR="001B19ED" w:rsidRPr="00A22E44" w:rsidRDefault="001B19ED" w:rsidP="00A02D83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Jugendzentrum</w:t>
            </w:r>
          </w:p>
        </w:tc>
      </w:tr>
      <w:tr w:rsidR="00A22E44" w:rsidRPr="00A22E44" w14:paraId="3C714095" w14:textId="77777777" w:rsidTr="001B19ED">
        <w:tc>
          <w:tcPr>
            <w:tcW w:w="1769" w:type="dxa"/>
            <w:vAlign w:val="center"/>
          </w:tcPr>
          <w:p w14:paraId="74995A98" w14:textId="231EEA4A" w:rsidR="00643130" w:rsidRPr="00A22E44" w:rsidRDefault="00BA2B1A" w:rsidP="00B46F3A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740EDCB1" wp14:editId="1F389BC3">
                  <wp:extent cx="720000" cy="720000"/>
                  <wp:effectExtent l="0" t="0" r="4445" b="4445"/>
                  <wp:docPr id="7" name="Grafik 7" descr="Ein Bild, das Text,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 descr="Ein Bild, das Text, ClipArt enthält.&#10;&#10;Automatisch generierte Beschreibu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3C6EDB" w14:textId="36913A80" w:rsidR="006E74ED" w:rsidRPr="00A22E44" w:rsidRDefault="006E74ED" w:rsidP="00B46F3A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Iris</w:t>
            </w:r>
          </w:p>
        </w:tc>
        <w:tc>
          <w:tcPr>
            <w:tcW w:w="1786" w:type="dxa"/>
            <w:vAlign w:val="center"/>
          </w:tcPr>
          <w:p w14:paraId="6D758A64" w14:textId="76FCD2F0" w:rsidR="00643130" w:rsidRPr="00A22E44" w:rsidRDefault="008D2EBD" w:rsidP="00B46F3A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in der Bibliothek</w:t>
            </w:r>
          </w:p>
        </w:tc>
        <w:tc>
          <w:tcPr>
            <w:tcW w:w="1699" w:type="dxa"/>
            <w:vAlign w:val="center"/>
          </w:tcPr>
          <w:p w14:paraId="514B1F6E" w14:textId="5DAD5083" w:rsidR="00643130" w:rsidRPr="00A22E44" w:rsidRDefault="00FA1154" w:rsidP="00B46F3A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In der Bäckerei</w:t>
            </w:r>
          </w:p>
        </w:tc>
        <w:tc>
          <w:tcPr>
            <w:tcW w:w="2010" w:type="dxa"/>
            <w:vAlign w:val="center"/>
          </w:tcPr>
          <w:p w14:paraId="4A01979A" w14:textId="33519623" w:rsidR="00643130" w:rsidRPr="00A22E44" w:rsidRDefault="00E228E5" w:rsidP="00B46F3A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auf dem Sportplatz</w:t>
            </w:r>
          </w:p>
        </w:tc>
        <w:tc>
          <w:tcPr>
            <w:tcW w:w="1977" w:type="dxa"/>
            <w:vAlign w:val="center"/>
          </w:tcPr>
          <w:p w14:paraId="3A21C437" w14:textId="30018462" w:rsidR="00643130" w:rsidRPr="00A22E44" w:rsidRDefault="001B19ED" w:rsidP="00B46F3A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Kino</w:t>
            </w:r>
          </w:p>
        </w:tc>
      </w:tr>
      <w:tr w:rsidR="00A22E44" w:rsidRPr="00A22E44" w14:paraId="413938F8" w14:textId="77777777" w:rsidTr="001B19ED">
        <w:trPr>
          <w:trHeight w:val="1417"/>
        </w:trPr>
        <w:tc>
          <w:tcPr>
            <w:tcW w:w="1769" w:type="dxa"/>
            <w:vAlign w:val="center"/>
          </w:tcPr>
          <w:p w14:paraId="4A50EB9D" w14:textId="413444CB" w:rsidR="00643130" w:rsidRPr="00A22E44" w:rsidRDefault="00525340" w:rsidP="00B46F3A">
            <w:pPr>
              <w:jc w:val="center"/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ich</w:t>
            </w:r>
          </w:p>
        </w:tc>
        <w:tc>
          <w:tcPr>
            <w:tcW w:w="1786" w:type="dxa"/>
            <w:vAlign w:val="center"/>
          </w:tcPr>
          <w:p w14:paraId="1D6BBC81" w14:textId="77777777" w:rsidR="00643130" w:rsidRPr="00A22E44" w:rsidRDefault="00643130" w:rsidP="00B46F3A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699" w:type="dxa"/>
            <w:vAlign w:val="center"/>
          </w:tcPr>
          <w:p w14:paraId="492B6BDE" w14:textId="77777777" w:rsidR="00643130" w:rsidRPr="00A22E44" w:rsidRDefault="00643130" w:rsidP="00B46F3A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2010" w:type="dxa"/>
            <w:vAlign w:val="center"/>
          </w:tcPr>
          <w:p w14:paraId="21D5F6AC" w14:textId="77777777" w:rsidR="00643130" w:rsidRPr="00A22E44" w:rsidRDefault="00643130" w:rsidP="00B46F3A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977" w:type="dxa"/>
            <w:vAlign w:val="center"/>
          </w:tcPr>
          <w:p w14:paraId="2864E1DA" w14:textId="77777777" w:rsidR="00643130" w:rsidRPr="00A22E44" w:rsidRDefault="00643130" w:rsidP="00B46F3A">
            <w:pPr>
              <w:rPr>
                <w:color w:val="000000" w:themeColor="text1"/>
                <w:lang w:val="de-CH"/>
              </w:rPr>
            </w:pPr>
          </w:p>
        </w:tc>
      </w:tr>
      <w:tr w:rsidR="00A22E44" w:rsidRPr="00A22E44" w14:paraId="47A36406" w14:textId="77777777" w:rsidTr="001B19ED">
        <w:trPr>
          <w:trHeight w:val="1417"/>
        </w:trPr>
        <w:tc>
          <w:tcPr>
            <w:tcW w:w="1769" w:type="dxa"/>
            <w:vAlign w:val="center"/>
          </w:tcPr>
          <w:p w14:paraId="3CAF29CB" w14:textId="6A4E218D" w:rsidR="00BA2B1A" w:rsidRPr="00A22E44" w:rsidRDefault="00525340" w:rsidP="00B46F3A">
            <w:pPr>
              <w:jc w:val="center"/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m</w:t>
            </w:r>
            <w:r w:rsidR="00BA2B1A" w:rsidRPr="00A22E44">
              <w:rPr>
                <w:color w:val="000000" w:themeColor="text1"/>
                <w:lang w:val="de-CH"/>
              </w:rPr>
              <w:t>ein Partner</w:t>
            </w:r>
          </w:p>
        </w:tc>
        <w:tc>
          <w:tcPr>
            <w:tcW w:w="1786" w:type="dxa"/>
            <w:vAlign w:val="center"/>
          </w:tcPr>
          <w:p w14:paraId="26E315D5" w14:textId="77777777" w:rsidR="00BA2B1A" w:rsidRPr="00A22E44" w:rsidRDefault="00BA2B1A" w:rsidP="00B46F3A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699" w:type="dxa"/>
            <w:vAlign w:val="center"/>
          </w:tcPr>
          <w:p w14:paraId="70C951FC" w14:textId="77777777" w:rsidR="00BA2B1A" w:rsidRPr="00A22E44" w:rsidRDefault="00BA2B1A" w:rsidP="00B46F3A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2010" w:type="dxa"/>
            <w:vAlign w:val="center"/>
          </w:tcPr>
          <w:p w14:paraId="765B26EE" w14:textId="77777777" w:rsidR="00BA2B1A" w:rsidRPr="00A22E44" w:rsidRDefault="00BA2B1A" w:rsidP="00B46F3A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977" w:type="dxa"/>
            <w:vAlign w:val="center"/>
          </w:tcPr>
          <w:p w14:paraId="21F1785E" w14:textId="77777777" w:rsidR="00BA2B1A" w:rsidRPr="00A22E44" w:rsidRDefault="00BA2B1A" w:rsidP="00B46F3A">
            <w:pPr>
              <w:rPr>
                <w:color w:val="000000" w:themeColor="text1"/>
                <w:lang w:val="de-CH"/>
              </w:rPr>
            </w:pPr>
          </w:p>
        </w:tc>
      </w:tr>
    </w:tbl>
    <w:p w14:paraId="6190ECBA" w14:textId="77777777" w:rsidR="00AF402B" w:rsidRDefault="00AF402B">
      <w:pPr>
        <w:spacing w:line="240" w:lineRule="auto"/>
        <w:rPr>
          <w:lang w:val="de-CH"/>
        </w:rPr>
      </w:pPr>
      <w:r>
        <w:rPr>
          <w:lang w:val="de-CH"/>
        </w:rPr>
        <w:br w:type="page"/>
      </w:r>
    </w:p>
    <w:p w14:paraId="2F987B52" w14:textId="0A825AC8" w:rsidR="001B19ED" w:rsidRPr="0028505F" w:rsidRDefault="001B19ED" w:rsidP="001B19ED">
      <w:pPr>
        <w:pStyle w:val="TitelArbeitsblatt"/>
        <w:tabs>
          <w:tab w:val="right" w:pos="9066"/>
        </w:tabs>
      </w:pPr>
      <w:r>
        <w:lastRenderedPageBreak/>
        <w:t xml:space="preserve">Wo </w:t>
      </w:r>
      <w:r w:rsidR="00525340">
        <w:t>war</w:t>
      </w:r>
      <w:r>
        <w:t xml:space="preserve"> … ? </w:t>
      </w:r>
      <w:r>
        <w:tab/>
        <w:t>Schüler A</w:t>
      </w:r>
    </w:p>
    <w:p w14:paraId="07BFC1D9" w14:textId="2E8CBAC2" w:rsidR="001B19ED" w:rsidRDefault="001B19ED" w:rsidP="001B19ED">
      <w:pPr>
        <w:pStyle w:val="berschrift1"/>
      </w:pPr>
      <w:r>
        <w:t>1. Ergänze zuerst die «</w:t>
      </w:r>
      <w:r w:rsidR="00525340">
        <w:t>ich</w:t>
      </w:r>
      <w:r>
        <w:t xml:space="preserve">»-Kolonne mit deinen Informationen.  </w:t>
      </w:r>
    </w:p>
    <w:p w14:paraId="627C5921" w14:textId="79A03F45" w:rsidR="001B19ED" w:rsidRDefault="001B19ED" w:rsidP="001B19ED">
      <w:pPr>
        <w:pStyle w:val="berschrift1"/>
      </w:pPr>
      <w:r>
        <w:t>2. Arbeitet zu zweit. Stellt Fragen und ergänzt die Tabelle.</w:t>
      </w:r>
    </w:p>
    <w:p w14:paraId="577422C6" w14:textId="13A82A2A" w:rsidR="001B19ED" w:rsidRDefault="00525340" w:rsidP="001B19ED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0C7D7DC" wp14:editId="2049BA1D">
                <wp:simplePos x="0" y="0"/>
                <wp:positionH relativeFrom="column">
                  <wp:posOffset>54253</wp:posOffset>
                </wp:positionH>
                <wp:positionV relativeFrom="paragraph">
                  <wp:posOffset>11198</wp:posOffset>
                </wp:positionV>
                <wp:extent cx="3439531" cy="503555"/>
                <wp:effectExtent l="50800" t="25400" r="27940" b="321945"/>
                <wp:wrapNone/>
                <wp:docPr id="21" name="Ovale Legend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9531" cy="503555"/>
                        </a:xfrm>
                        <a:prstGeom prst="wedgeEllipseCallout">
                          <a:avLst>
                            <a:gd name="adj1" fmla="val -10286"/>
                            <a:gd name="adj2" fmla="val 96116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956126" w14:textId="3D1F2F48" w:rsidR="001B19ED" w:rsidRPr="00AB1DCB" w:rsidRDefault="001B19ED" w:rsidP="001B19ED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Wo </w:t>
                            </w:r>
                            <w:r w:rsidR="00525340">
                              <w:rPr>
                                <w:lang w:val="de-CH"/>
                              </w:rPr>
                              <w:t>war</w:t>
                            </w:r>
                            <w:r>
                              <w:rPr>
                                <w:lang w:val="de-CH"/>
                              </w:rPr>
                              <w:t xml:space="preserve"> Frau Schulz am Morgen?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7D7DC" id="Ovale Legende 21" o:spid="_x0000_s1030" type="#_x0000_t63" style="position:absolute;margin-left:4.25pt;margin-top:.9pt;width:270.85pt;height:39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" adj="8578,31561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6C956126" w14:textId="3D1F2F48" w:rsidR="001B19ED" w:rsidRPr="00AB1DCB" w:rsidRDefault="001B19ED" w:rsidP="001B19ED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 xml:space="preserve">Wo </w:t>
                      </w:r>
                      <w:r w:rsidR="00525340">
                        <w:rPr>
                          <w:lang w:val="de-CH"/>
                        </w:rPr>
                        <w:t>war</w:t>
                      </w:r>
                      <w:r>
                        <w:rPr>
                          <w:lang w:val="de-CH"/>
                        </w:rPr>
                        <w:t xml:space="preserve"> Frau Schulz am Morgen?</w:t>
                      </w:r>
                    </w:p>
                  </w:txbxContent>
                </v:textbox>
              </v:shape>
            </w:pict>
          </mc:Fallback>
        </mc:AlternateContent>
      </w:r>
      <w:r w:rsidR="001B19ED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410CDB2" wp14:editId="43B0141C">
                <wp:simplePos x="0" y="0"/>
                <wp:positionH relativeFrom="column">
                  <wp:posOffset>3605559</wp:posOffset>
                </wp:positionH>
                <wp:positionV relativeFrom="paragraph">
                  <wp:posOffset>6799</wp:posOffset>
                </wp:positionV>
                <wp:extent cx="1691640" cy="460077"/>
                <wp:effectExtent l="50800" t="25400" r="48260" b="505460"/>
                <wp:wrapNone/>
                <wp:docPr id="22" name="Ovale Legend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640" cy="460077"/>
                        </a:xfrm>
                        <a:prstGeom prst="wedgeEllipseCallout">
                          <a:avLst>
                            <a:gd name="adj1" fmla="val 6720"/>
                            <a:gd name="adj2" fmla="val 142744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BD646E" w14:textId="18E78144" w:rsidR="001B19ED" w:rsidRPr="00AB1DCB" w:rsidRDefault="001B19ED" w:rsidP="001B19ED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Wo </w:t>
                            </w:r>
                            <w:r w:rsidR="00525340">
                              <w:rPr>
                                <w:lang w:val="de-CH"/>
                              </w:rPr>
                              <w:t>warst</w:t>
                            </w:r>
                            <w:r>
                              <w:rPr>
                                <w:lang w:val="de-CH"/>
                              </w:rPr>
                              <w:t xml:space="preserve"> du …?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10CDB2" id="Ovale Legende 22" o:spid="_x0000_s1031" type="#_x0000_t63" style="position:absolute;margin-left:283.9pt;margin-top:.55pt;width:133.2pt;height:36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" adj="12252,41633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1BBD646E" w14:textId="18E78144" w:rsidR="001B19ED" w:rsidRPr="00AB1DCB" w:rsidRDefault="001B19ED" w:rsidP="001B19ED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 xml:space="preserve">Wo </w:t>
                      </w:r>
                      <w:r w:rsidR="00525340">
                        <w:rPr>
                          <w:lang w:val="de-CH"/>
                        </w:rPr>
                        <w:t>warst</w:t>
                      </w:r>
                      <w:r>
                        <w:rPr>
                          <w:lang w:val="de-CH"/>
                        </w:rPr>
                        <w:t xml:space="preserve"> du …?</w:t>
                      </w:r>
                    </w:p>
                  </w:txbxContent>
                </v:textbox>
              </v:shape>
            </w:pict>
          </mc:Fallback>
        </mc:AlternateContent>
      </w:r>
    </w:p>
    <w:p w14:paraId="1D66F354" w14:textId="77777777" w:rsidR="001B19ED" w:rsidRDefault="001B19ED" w:rsidP="001B19ED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500461F" wp14:editId="068EE5D6">
                <wp:simplePos x="0" y="0"/>
                <wp:positionH relativeFrom="column">
                  <wp:posOffset>4679350</wp:posOffset>
                </wp:positionH>
                <wp:positionV relativeFrom="paragraph">
                  <wp:posOffset>218638</wp:posOffset>
                </wp:positionV>
                <wp:extent cx="1501163" cy="359410"/>
                <wp:effectExtent l="50800" t="25400" r="60960" b="250190"/>
                <wp:wrapNone/>
                <wp:docPr id="23" name="Ovale Legend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1163" cy="359410"/>
                        </a:xfrm>
                        <a:prstGeom prst="wedgeEllipseCallout">
                          <a:avLst>
                            <a:gd name="adj1" fmla="val -19810"/>
                            <a:gd name="adj2" fmla="val 100730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1070A5" w14:textId="4F879464" w:rsidR="001B19ED" w:rsidRPr="00AB1DCB" w:rsidRDefault="001B19ED" w:rsidP="001B19ED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Ich </w:t>
                            </w:r>
                            <w:r w:rsidR="00525340">
                              <w:rPr>
                                <w:lang w:val="de-CH"/>
                              </w:rPr>
                              <w:t>war</w:t>
                            </w:r>
                            <w:r>
                              <w:rPr>
                                <w:lang w:val="de-CH"/>
                              </w:rPr>
                              <w:t xml:space="preserve">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0461F" id="Ovale Legende 23" o:spid="_x0000_s1032" type="#_x0000_t63" style="position:absolute;margin-left:368.45pt;margin-top:17.2pt;width:118.2pt;height:28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" adj="6521,32558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031070A5" w14:textId="4F879464" w:rsidR="001B19ED" w:rsidRPr="00AB1DCB" w:rsidRDefault="001B19ED" w:rsidP="001B19ED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 xml:space="preserve">Ich </w:t>
                      </w:r>
                      <w:r w:rsidR="00525340">
                        <w:rPr>
                          <w:lang w:val="de-CH"/>
                        </w:rPr>
                        <w:t>war</w:t>
                      </w:r>
                      <w:r>
                        <w:rPr>
                          <w:lang w:val="de-CH"/>
                        </w:rPr>
                        <w:t xml:space="preserve"> …</w:t>
                      </w:r>
                    </w:p>
                  </w:txbxContent>
                </v:textbox>
              </v:shape>
            </w:pict>
          </mc:Fallback>
        </mc:AlternateContent>
      </w:r>
    </w:p>
    <w:p w14:paraId="1191987D" w14:textId="77777777" w:rsidR="001B19ED" w:rsidRDefault="001B19ED" w:rsidP="001B19ED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313FCAA" wp14:editId="20D0C8E5">
                <wp:simplePos x="0" y="0"/>
                <wp:positionH relativeFrom="column">
                  <wp:posOffset>1846446</wp:posOffset>
                </wp:positionH>
                <wp:positionV relativeFrom="paragraph">
                  <wp:posOffset>44450</wp:posOffset>
                </wp:positionV>
                <wp:extent cx="1861890" cy="410828"/>
                <wp:effectExtent l="50800" t="25400" r="68580" b="135890"/>
                <wp:wrapNone/>
                <wp:docPr id="24" name="Ovale Legend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1890" cy="410828"/>
                        </a:xfrm>
                        <a:prstGeom prst="wedgeEllipseCallout">
                          <a:avLst>
                            <a:gd name="adj1" fmla="val -42930"/>
                            <a:gd name="adj2" fmla="val 66400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649018" w14:textId="2E28C3B2" w:rsidR="001B19ED" w:rsidRPr="00AB1DCB" w:rsidRDefault="001B19ED" w:rsidP="001B19ED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Sie </w:t>
                            </w:r>
                            <w:r w:rsidR="00525340">
                              <w:rPr>
                                <w:lang w:val="de-CH"/>
                              </w:rPr>
                              <w:t>war</w:t>
                            </w:r>
                            <w:r>
                              <w:rPr>
                                <w:lang w:val="de-CH"/>
                              </w:rPr>
                              <w:t xml:space="preserve">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13FCAA" id="Ovale Legende 24" o:spid="_x0000_s1033" type="#_x0000_t63" style="position:absolute;margin-left:145.4pt;margin-top:3.5pt;width:146.6pt;height:32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" adj="1527,25142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1F649018" w14:textId="2E28C3B2" w:rsidR="001B19ED" w:rsidRPr="00AB1DCB" w:rsidRDefault="001B19ED" w:rsidP="001B19ED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 xml:space="preserve">Sie </w:t>
                      </w:r>
                      <w:r w:rsidR="00525340">
                        <w:rPr>
                          <w:lang w:val="de-CH"/>
                        </w:rPr>
                        <w:t>war</w:t>
                      </w:r>
                      <w:r>
                        <w:rPr>
                          <w:lang w:val="de-CH"/>
                        </w:rPr>
                        <w:t xml:space="preserve"> …</w:t>
                      </w:r>
                    </w:p>
                  </w:txbxContent>
                </v:textbox>
              </v:shape>
            </w:pict>
          </mc:Fallback>
        </mc:AlternateContent>
      </w:r>
    </w:p>
    <w:p w14:paraId="1993A504" w14:textId="77777777" w:rsidR="001B19ED" w:rsidRDefault="001B19ED" w:rsidP="001B19ED">
      <w:pPr>
        <w:rPr>
          <w:lang w:val="de-CH"/>
        </w:rPr>
      </w:pPr>
    </w:p>
    <w:p w14:paraId="502E475F" w14:textId="77777777" w:rsidR="001B19ED" w:rsidRDefault="001B19ED" w:rsidP="001B19ED">
      <w:pPr>
        <w:rPr>
          <w:lang w:val="de-CH"/>
        </w:rPr>
      </w:pPr>
    </w:p>
    <w:tbl>
      <w:tblPr>
        <w:tblStyle w:val="Tabellenraster"/>
        <w:tblW w:w="9241" w:type="dxa"/>
        <w:tblLook w:val="04A0" w:firstRow="1" w:lastRow="0" w:firstColumn="1" w:lastColumn="0" w:noHBand="0" w:noVBand="1"/>
      </w:tblPr>
      <w:tblGrid>
        <w:gridCol w:w="1769"/>
        <w:gridCol w:w="1786"/>
        <w:gridCol w:w="1699"/>
        <w:gridCol w:w="2010"/>
        <w:gridCol w:w="1977"/>
      </w:tblGrid>
      <w:tr w:rsidR="001B19ED" w:rsidRPr="00A22E44" w14:paraId="7B8507F2" w14:textId="77777777" w:rsidTr="001B19ED">
        <w:trPr>
          <w:trHeight w:val="649"/>
        </w:trPr>
        <w:tc>
          <w:tcPr>
            <w:tcW w:w="1769" w:type="dxa"/>
            <w:shd w:val="clear" w:color="auto" w:fill="B8CCE4" w:themeFill="accent1" w:themeFillTint="66"/>
            <w:vAlign w:val="center"/>
          </w:tcPr>
          <w:p w14:paraId="1A74D4D7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786" w:type="dxa"/>
            <w:shd w:val="clear" w:color="auto" w:fill="B8CCE4" w:themeFill="accent1" w:themeFillTint="66"/>
            <w:vAlign w:val="center"/>
          </w:tcPr>
          <w:p w14:paraId="0F1600F8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Am Morgen</w:t>
            </w:r>
          </w:p>
        </w:tc>
        <w:tc>
          <w:tcPr>
            <w:tcW w:w="1699" w:type="dxa"/>
            <w:shd w:val="clear" w:color="auto" w:fill="B8CCE4" w:themeFill="accent1" w:themeFillTint="66"/>
            <w:vAlign w:val="center"/>
          </w:tcPr>
          <w:p w14:paraId="5A2FDACC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Am Mittag</w:t>
            </w:r>
          </w:p>
        </w:tc>
        <w:tc>
          <w:tcPr>
            <w:tcW w:w="2010" w:type="dxa"/>
            <w:shd w:val="clear" w:color="auto" w:fill="B8CCE4" w:themeFill="accent1" w:themeFillTint="66"/>
            <w:vAlign w:val="center"/>
          </w:tcPr>
          <w:p w14:paraId="78E9A07E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Am Nachmittag</w:t>
            </w:r>
          </w:p>
        </w:tc>
        <w:tc>
          <w:tcPr>
            <w:tcW w:w="1977" w:type="dxa"/>
            <w:shd w:val="clear" w:color="auto" w:fill="B8CCE4" w:themeFill="accent1" w:themeFillTint="66"/>
            <w:vAlign w:val="center"/>
          </w:tcPr>
          <w:p w14:paraId="35BF008E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Am Abend</w:t>
            </w:r>
          </w:p>
        </w:tc>
      </w:tr>
      <w:tr w:rsidR="001B19ED" w:rsidRPr="00A22E44" w14:paraId="1CA76A4F" w14:textId="77777777" w:rsidTr="001B19ED">
        <w:tc>
          <w:tcPr>
            <w:tcW w:w="1769" w:type="dxa"/>
            <w:vAlign w:val="center"/>
          </w:tcPr>
          <w:p w14:paraId="398ED03E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04B7C972" wp14:editId="19B7BC22">
                  <wp:extent cx="733331" cy="733331"/>
                  <wp:effectExtent l="0" t="0" r="3810" b="3810"/>
                  <wp:docPr id="25" name="Grafik 25" descr="Ein Bild, das Spielzeug, Vektorgrafiken, Pupp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Grafik 25" descr="Ein Bild, das Spielzeug, Vektorgrafiken, Puppe enthält.&#10;&#10;Automatisch generierte Beschreibu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703" cy="743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D7A1C8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Frau Schulz</w:t>
            </w:r>
          </w:p>
        </w:tc>
        <w:tc>
          <w:tcPr>
            <w:tcW w:w="1786" w:type="dxa"/>
            <w:vAlign w:val="center"/>
          </w:tcPr>
          <w:p w14:paraId="09664589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Supermarkt</w:t>
            </w:r>
          </w:p>
        </w:tc>
        <w:tc>
          <w:tcPr>
            <w:tcW w:w="1699" w:type="dxa"/>
            <w:vAlign w:val="center"/>
          </w:tcPr>
          <w:p w14:paraId="33863E03" w14:textId="09E40B80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2010" w:type="dxa"/>
            <w:vAlign w:val="center"/>
          </w:tcPr>
          <w:p w14:paraId="4005B721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im Schwimmbad</w:t>
            </w:r>
          </w:p>
        </w:tc>
        <w:tc>
          <w:tcPr>
            <w:tcW w:w="1977" w:type="dxa"/>
            <w:vAlign w:val="center"/>
          </w:tcPr>
          <w:p w14:paraId="364F561D" w14:textId="04B4FB61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</w:tr>
      <w:tr w:rsidR="001B19ED" w:rsidRPr="00A22E44" w14:paraId="2F644E83" w14:textId="77777777" w:rsidTr="001B19ED">
        <w:trPr>
          <w:trHeight w:val="1134"/>
        </w:trPr>
        <w:tc>
          <w:tcPr>
            <w:tcW w:w="1769" w:type="dxa"/>
            <w:vAlign w:val="center"/>
          </w:tcPr>
          <w:p w14:paraId="5DA60F05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38B93427" wp14:editId="341280CE">
                  <wp:extent cx="749407" cy="749407"/>
                  <wp:effectExtent l="0" t="0" r="0" b="0"/>
                  <wp:docPr id="26" name="Grafik 26" descr="Ein Bild, das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 descr="Ein Bild, das ClipArt enthält.&#10;&#10;Automatisch generierte Beschreibu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578" cy="758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9B271B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Herr Kruse</w:t>
            </w:r>
          </w:p>
        </w:tc>
        <w:tc>
          <w:tcPr>
            <w:tcW w:w="1786" w:type="dxa"/>
            <w:vAlign w:val="center"/>
          </w:tcPr>
          <w:p w14:paraId="49380D0D" w14:textId="005AC3FD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699" w:type="dxa"/>
            <w:vAlign w:val="center"/>
          </w:tcPr>
          <w:p w14:paraId="06598830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Museum</w:t>
            </w:r>
          </w:p>
        </w:tc>
        <w:tc>
          <w:tcPr>
            <w:tcW w:w="2010" w:type="dxa"/>
            <w:vAlign w:val="center"/>
          </w:tcPr>
          <w:p w14:paraId="33CA5276" w14:textId="351D5F08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977" w:type="dxa"/>
            <w:vAlign w:val="center"/>
          </w:tcPr>
          <w:p w14:paraId="73CA351B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Restaurant</w:t>
            </w:r>
          </w:p>
        </w:tc>
      </w:tr>
      <w:tr w:rsidR="001B19ED" w:rsidRPr="00A22E44" w14:paraId="19A4CFF1" w14:textId="77777777" w:rsidTr="001B19ED">
        <w:tc>
          <w:tcPr>
            <w:tcW w:w="1769" w:type="dxa"/>
            <w:vAlign w:val="center"/>
          </w:tcPr>
          <w:p w14:paraId="1AD97D40" w14:textId="77777777" w:rsidR="001B19ED" w:rsidRPr="00A22E44" w:rsidRDefault="001B19ED" w:rsidP="00FF7C83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62CA04C6" wp14:editId="7B2610EB">
                  <wp:extent cx="720000" cy="720000"/>
                  <wp:effectExtent l="0" t="0" r="4445" b="4445"/>
                  <wp:docPr id="28" name="Grafik 28" descr="Ein Bild, das Spielzeu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Grafik 28" descr="Ein Bild, das Spielzeug enthält.&#10;&#10;Automatisch generierte Beschreibu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A6BB25" w14:textId="77777777" w:rsidR="001B19ED" w:rsidRPr="00A22E44" w:rsidRDefault="001B19ED" w:rsidP="00FF7C83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Dieter</w:t>
            </w:r>
          </w:p>
        </w:tc>
        <w:tc>
          <w:tcPr>
            <w:tcW w:w="1786" w:type="dxa"/>
            <w:vAlign w:val="center"/>
          </w:tcPr>
          <w:p w14:paraId="2B664B71" w14:textId="77777777" w:rsidR="001B19ED" w:rsidRPr="00A22E44" w:rsidRDefault="001B19ED" w:rsidP="00FF7C83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in der Schule</w:t>
            </w:r>
          </w:p>
        </w:tc>
        <w:tc>
          <w:tcPr>
            <w:tcW w:w="1699" w:type="dxa"/>
            <w:vAlign w:val="center"/>
          </w:tcPr>
          <w:p w14:paraId="0E68EF18" w14:textId="42D3907F" w:rsidR="001B19ED" w:rsidRPr="00A22E44" w:rsidRDefault="001B19ED" w:rsidP="00FF7C83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2010" w:type="dxa"/>
            <w:vAlign w:val="center"/>
          </w:tcPr>
          <w:p w14:paraId="6AA9124E" w14:textId="77777777" w:rsidR="001B19ED" w:rsidRPr="00A22E44" w:rsidRDefault="001B19ED" w:rsidP="00FF7C83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im Skatepark</w:t>
            </w:r>
          </w:p>
        </w:tc>
        <w:tc>
          <w:tcPr>
            <w:tcW w:w="1977" w:type="dxa"/>
            <w:vAlign w:val="center"/>
          </w:tcPr>
          <w:p w14:paraId="73302914" w14:textId="48C71341" w:rsidR="001B19ED" w:rsidRPr="00A22E44" w:rsidRDefault="001B19ED" w:rsidP="00FF7C83">
            <w:pPr>
              <w:rPr>
                <w:color w:val="000000" w:themeColor="text1"/>
                <w:lang w:val="de-CH"/>
              </w:rPr>
            </w:pPr>
          </w:p>
        </w:tc>
      </w:tr>
      <w:tr w:rsidR="001B19ED" w:rsidRPr="00A22E44" w14:paraId="05BCAE46" w14:textId="77777777" w:rsidTr="001B19ED">
        <w:tc>
          <w:tcPr>
            <w:tcW w:w="1769" w:type="dxa"/>
            <w:vAlign w:val="center"/>
          </w:tcPr>
          <w:p w14:paraId="3624BB40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44E420FF" wp14:editId="7ED2BF62">
                  <wp:extent cx="720000" cy="720000"/>
                  <wp:effectExtent l="0" t="0" r="4445" b="4445"/>
                  <wp:docPr id="27" name="Grafik 27" descr="Ein Bild, das Text,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 descr="Ein Bild, das Text, ClipArt enthält.&#10;&#10;Automatisch generierte Beschreibu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3060EA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Iris</w:t>
            </w:r>
          </w:p>
        </w:tc>
        <w:tc>
          <w:tcPr>
            <w:tcW w:w="1786" w:type="dxa"/>
            <w:vAlign w:val="center"/>
          </w:tcPr>
          <w:p w14:paraId="6D02C29A" w14:textId="183A70BE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699" w:type="dxa"/>
            <w:vAlign w:val="center"/>
          </w:tcPr>
          <w:p w14:paraId="1DF086BB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In der Bäckerei</w:t>
            </w:r>
          </w:p>
        </w:tc>
        <w:tc>
          <w:tcPr>
            <w:tcW w:w="2010" w:type="dxa"/>
            <w:vAlign w:val="center"/>
          </w:tcPr>
          <w:p w14:paraId="2F6D8648" w14:textId="1503F17B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977" w:type="dxa"/>
            <w:vAlign w:val="center"/>
          </w:tcPr>
          <w:p w14:paraId="17C54389" w14:textId="5CB02C7F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Kino</w:t>
            </w:r>
          </w:p>
        </w:tc>
      </w:tr>
      <w:tr w:rsidR="001B19ED" w:rsidRPr="00A22E44" w14:paraId="1330E070" w14:textId="77777777" w:rsidTr="001B19ED">
        <w:trPr>
          <w:trHeight w:val="1417"/>
        </w:trPr>
        <w:tc>
          <w:tcPr>
            <w:tcW w:w="1769" w:type="dxa"/>
            <w:vAlign w:val="center"/>
          </w:tcPr>
          <w:p w14:paraId="2A2ACCC2" w14:textId="0B561416" w:rsidR="001B19ED" w:rsidRPr="00A22E44" w:rsidRDefault="00525340" w:rsidP="00C05D21">
            <w:pPr>
              <w:jc w:val="center"/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ich</w:t>
            </w:r>
          </w:p>
        </w:tc>
        <w:tc>
          <w:tcPr>
            <w:tcW w:w="1786" w:type="dxa"/>
            <w:vAlign w:val="center"/>
          </w:tcPr>
          <w:p w14:paraId="46FE0565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699" w:type="dxa"/>
            <w:vAlign w:val="center"/>
          </w:tcPr>
          <w:p w14:paraId="1A21C225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2010" w:type="dxa"/>
            <w:vAlign w:val="center"/>
          </w:tcPr>
          <w:p w14:paraId="1C21BFBD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977" w:type="dxa"/>
            <w:vAlign w:val="center"/>
          </w:tcPr>
          <w:p w14:paraId="55C57546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</w:tr>
      <w:tr w:rsidR="001B19ED" w:rsidRPr="00A22E44" w14:paraId="7AFF07D1" w14:textId="77777777" w:rsidTr="001B19ED">
        <w:trPr>
          <w:trHeight w:val="1417"/>
        </w:trPr>
        <w:tc>
          <w:tcPr>
            <w:tcW w:w="1769" w:type="dxa"/>
            <w:vAlign w:val="center"/>
          </w:tcPr>
          <w:p w14:paraId="551EF2A4" w14:textId="2D8FB65F" w:rsidR="001B19ED" w:rsidRPr="00A22E44" w:rsidRDefault="00525340" w:rsidP="00C05D21">
            <w:pPr>
              <w:jc w:val="center"/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m</w:t>
            </w:r>
            <w:r w:rsidR="001B19ED" w:rsidRPr="00A22E44">
              <w:rPr>
                <w:color w:val="000000" w:themeColor="text1"/>
                <w:lang w:val="de-CH"/>
              </w:rPr>
              <w:t>ein Partner</w:t>
            </w:r>
          </w:p>
        </w:tc>
        <w:tc>
          <w:tcPr>
            <w:tcW w:w="1786" w:type="dxa"/>
            <w:vAlign w:val="center"/>
          </w:tcPr>
          <w:p w14:paraId="1F4F6222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699" w:type="dxa"/>
            <w:vAlign w:val="center"/>
          </w:tcPr>
          <w:p w14:paraId="4374830D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2010" w:type="dxa"/>
            <w:vAlign w:val="center"/>
          </w:tcPr>
          <w:p w14:paraId="67D45540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977" w:type="dxa"/>
            <w:vAlign w:val="center"/>
          </w:tcPr>
          <w:p w14:paraId="57D755AF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</w:tr>
    </w:tbl>
    <w:p w14:paraId="24DBD6B0" w14:textId="77777777" w:rsidR="001B19ED" w:rsidRDefault="001B19ED" w:rsidP="001B19ED">
      <w:pPr>
        <w:spacing w:line="240" w:lineRule="auto"/>
        <w:rPr>
          <w:lang w:val="de-CH"/>
        </w:rPr>
      </w:pPr>
      <w:r>
        <w:rPr>
          <w:lang w:val="de-CH"/>
        </w:rPr>
        <w:br w:type="page"/>
      </w:r>
    </w:p>
    <w:p w14:paraId="09486B8C" w14:textId="52E25F34" w:rsidR="001B19ED" w:rsidRPr="0028505F" w:rsidRDefault="001B19ED" w:rsidP="001B19ED">
      <w:pPr>
        <w:pStyle w:val="TitelArbeitsblatt"/>
        <w:tabs>
          <w:tab w:val="right" w:pos="9066"/>
        </w:tabs>
      </w:pPr>
      <w:r>
        <w:lastRenderedPageBreak/>
        <w:t xml:space="preserve">Wo </w:t>
      </w:r>
      <w:r w:rsidR="00525340">
        <w:t>war</w:t>
      </w:r>
      <w:r>
        <w:t xml:space="preserve"> … ? </w:t>
      </w:r>
      <w:r>
        <w:tab/>
        <w:t>Schüler B</w:t>
      </w:r>
    </w:p>
    <w:p w14:paraId="3A528D90" w14:textId="1F6BD15F" w:rsidR="001B19ED" w:rsidRDefault="001B19ED" w:rsidP="001B19ED">
      <w:pPr>
        <w:pStyle w:val="berschrift1"/>
      </w:pPr>
      <w:r>
        <w:t>1. Ergänze zuerst die «</w:t>
      </w:r>
      <w:r w:rsidR="00525340">
        <w:t>ich</w:t>
      </w:r>
      <w:r>
        <w:t xml:space="preserve">»-Kolonne mit deinen Informationen.  </w:t>
      </w:r>
    </w:p>
    <w:p w14:paraId="0C0D8D88" w14:textId="17346FC3" w:rsidR="001B19ED" w:rsidRDefault="001B19ED" w:rsidP="001B19ED">
      <w:pPr>
        <w:pStyle w:val="berschrift1"/>
      </w:pPr>
      <w:r>
        <w:t>2. Arbeitet zu zweit. Stellt Fragen und ergänzt die Tabelle.</w:t>
      </w:r>
    </w:p>
    <w:p w14:paraId="7EFB4111" w14:textId="51B03DBE" w:rsidR="001B19ED" w:rsidRDefault="00525340" w:rsidP="001B19ED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55C0847" wp14:editId="7DA8C2D5">
                <wp:simplePos x="0" y="0"/>
                <wp:positionH relativeFrom="column">
                  <wp:posOffset>54254</wp:posOffset>
                </wp:positionH>
                <wp:positionV relativeFrom="paragraph">
                  <wp:posOffset>11198</wp:posOffset>
                </wp:positionV>
                <wp:extent cx="3406078" cy="503555"/>
                <wp:effectExtent l="50800" t="25400" r="23495" b="321945"/>
                <wp:wrapNone/>
                <wp:docPr id="29" name="Ovale Legend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6078" cy="503555"/>
                        </a:xfrm>
                        <a:prstGeom prst="wedgeEllipseCallout">
                          <a:avLst>
                            <a:gd name="adj1" fmla="val -10286"/>
                            <a:gd name="adj2" fmla="val 96116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0D3648" w14:textId="567825FA" w:rsidR="001B19ED" w:rsidRPr="00AB1DCB" w:rsidRDefault="001B19ED" w:rsidP="001B19ED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Wo </w:t>
                            </w:r>
                            <w:r w:rsidR="00525340">
                              <w:rPr>
                                <w:lang w:val="de-CH"/>
                              </w:rPr>
                              <w:t>war</w:t>
                            </w:r>
                            <w:r>
                              <w:rPr>
                                <w:lang w:val="de-CH"/>
                              </w:rPr>
                              <w:t xml:space="preserve"> Frau Schulz am Morgen?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5C0847" id="Ovale Legende 29" o:spid="_x0000_s1034" type="#_x0000_t63" style="position:absolute;margin-left:4.25pt;margin-top:.9pt;width:268.2pt;height:39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" adj="8578,31561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270D3648" w14:textId="567825FA" w:rsidR="001B19ED" w:rsidRPr="00AB1DCB" w:rsidRDefault="001B19ED" w:rsidP="001B19ED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 xml:space="preserve">Wo </w:t>
                      </w:r>
                      <w:r w:rsidR="00525340">
                        <w:rPr>
                          <w:lang w:val="de-CH"/>
                        </w:rPr>
                        <w:t>war</w:t>
                      </w:r>
                      <w:r>
                        <w:rPr>
                          <w:lang w:val="de-CH"/>
                        </w:rPr>
                        <w:t xml:space="preserve"> Frau Schulz am Morgen?</w:t>
                      </w:r>
                    </w:p>
                  </w:txbxContent>
                </v:textbox>
              </v:shape>
            </w:pict>
          </mc:Fallback>
        </mc:AlternateContent>
      </w:r>
      <w:r w:rsidR="001B19ED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00696C5" wp14:editId="27D2ED4B">
                <wp:simplePos x="0" y="0"/>
                <wp:positionH relativeFrom="column">
                  <wp:posOffset>3605559</wp:posOffset>
                </wp:positionH>
                <wp:positionV relativeFrom="paragraph">
                  <wp:posOffset>6799</wp:posOffset>
                </wp:positionV>
                <wp:extent cx="1691640" cy="460077"/>
                <wp:effectExtent l="50800" t="25400" r="48260" b="505460"/>
                <wp:wrapNone/>
                <wp:docPr id="30" name="Ovale Legend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640" cy="460077"/>
                        </a:xfrm>
                        <a:prstGeom prst="wedgeEllipseCallout">
                          <a:avLst>
                            <a:gd name="adj1" fmla="val 6720"/>
                            <a:gd name="adj2" fmla="val 142744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FFAA6D" w14:textId="71E8D8ED" w:rsidR="001B19ED" w:rsidRPr="00AB1DCB" w:rsidRDefault="001B19ED" w:rsidP="001B19ED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Wo </w:t>
                            </w:r>
                            <w:r w:rsidR="00525340">
                              <w:rPr>
                                <w:lang w:val="de-CH"/>
                              </w:rPr>
                              <w:t>warst</w:t>
                            </w:r>
                            <w:r>
                              <w:rPr>
                                <w:lang w:val="de-CH"/>
                              </w:rPr>
                              <w:t xml:space="preserve"> du …?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0696C5" id="Ovale Legende 30" o:spid="_x0000_s1035" type="#_x0000_t63" style="position:absolute;margin-left:283.9pt;margin-top:.55pt;width:133.2pt;height:36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" adj="12252,41633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25FFAA6D" w14:textId="71E8D8ED" w:rsidR="001B19ED" w:rsidRPr="00AB1DCB" w:rsidRDefault="001B19ED" w:rsidP="001B19ED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 xml:space="preserve">Wo </w:t>
                      </w:r>
                      <w:r w:rsidR="00525340">
                        <w:rPr>
                          <w:lang w:val="de-CH"/>
                        </w:rPr>
                        <w:t>warst</w:t>
                      </w:r>
                      <w:r>
                        <w:rPr>
                          <w:lang w:val="de-CH"/>
                        </w:rPr>
                        <w:t xml:space="preserve"> du …?</w:t>
                      </w:r>
                    </w:p>
                  </w:txbxContent>
                </v:textbox>
              </v:shape>
            </w:pict>
          </mc:Fallback>
        </mc:AlternateContent>
      </w:r>
    </w:p>
    <w:p w14:paraId="07FC1EE4" w14:textId="77777777" w:rsidR="001B19ED" w:rsidRDefault="001B19ED" w:rsidP="001B19ED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1E61509" wp14:editId="52C1DC5A">
                <wp:simplePos x="0" y="0"/>
                <wp:positionH relativeFrom="column">
                  <wp:posOffset>4679350</wp:posOffset>
                </wp:positionH>
                <wp:positionV relativeFrom="paragraph">
                  <wp:posOffset>218638</wp:posOffset>
                </wp:positionV>
                <wp:extent cx="1501163" cy="359410"/>
                <wp:effectExtent l="50800" t="25400" r="60960" b="250190"/>
                <wp:wrapNone/>
                <wp:docPr id="31" name="Ovale Legend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1163" cy="359410"/>
                        </a:xfrm>
                        <a:prstGeom prst="wedgeEllipseCallout">
                          <a:avLst>
                            <a:gd name="adj1" fmla="val -19810"/>
                            <a:gd name="adj2" fmla="val 100730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E4D363" w14:textId="697F08C8" w:rsidR="001B19ED" w:rsidRPr="00AB1DCB" w:rsidRDefault="001B19ED" w:rsidP="001B19ED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Ich </w:t>
                            </w:r>
                            <w:r w:rsidR="00525340">
                              <w:rPr>
                                <w:lang w:val="de-CH"/>
                              </w:rPr>
                              <w:t>war</w:t>
                            </w:r>
                            <w:r>
                              <w:rPr>
                                <w:lang w:val="de-CH"/>
                              </w:rPr>
                              <w:t xml:space="preserve">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61509" id="Ovale Legende 31" o:spid="_x0000_s1036" type="#_x0000_t63" style="position:absolute;margin-left:368.45pt;margin-top:17.2pt;width:118.2pt;height:28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" adj="6521,32558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34E4D363" w14:textId="697F08C8" w:rsidR="001B19ED" w:rsidRPr="00AB1DCB" w:rsidRDefault="001B19ED" w:rsidP="001B19ED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 xml:space="preserve">Ich </w:t>
                      </w:r>
                      <w:r w:rsidR="00525340">
                        <w:rPr>
                          <w:lang w:val="de-CH"/>
                        </w:rPr>
                        <w:t>war</w:t>
                      </w:r>
                      <w:r>
                        <w:rPr>
                          <w:lang w:val="de-CH"/>
                        </w:rPr>
                        <w:t xml:space="preserve"> …</w:t>
                      </w:r>
                    </w:p>
                  </w:txbxContent>
                </v:textbox>
              </v:shape>
            </w:pict>
          </mc:Fallback>
        </mc:AlternateContent>
      </w:r>
    </w:p>
    <w:p w14:paraId="6E39D217" w14:textId="77777777" w:rsidR="001B19ED" w:rsidRDefault="001B19ED" w:rsidP="001B19ED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22F399D" wp14:editId="18C242D5">
                <wp:simplePos x="0" y="0"/>
                <wp:positionH relativeFrom="column">
                  <wp:posOffset>1846446</wp:posOffset>
                </wp:positionH>
                <wp:positionV relativeFrom="paragraph">
                  <wp:posOffset>44450</wp:posOffset>
                </wp:positionV>
                <wp:extent cx="1861890" cy="410828"/>
                <wp:effectExtent l="50800" t="25400" r="68580" b="135890"/>
                <wp:wrapNone/>
                <wp:docPr id="32" name="Ovale Legend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1890" cy="410828"/>
                        </a:xfrm>
                        <a:prstGeom prst="wedgeEllipseCallout">
                          <a:avLst>
                            <a:gd name="adj1" fmla="val -42930"/>
                            <a:gd name="adj2" fmla="val 66400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854FED" w14:textId="5A1FEC14" w:rsidR="001B19ED" w:rsidRPr="00AB1DCB" w:rsidRDefault="001B19ED" w:rsidP="001B19ED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Sie </w:t>
                            </w:r>
                            <w:r w:rsidR="00525340">
                              <w:rPr>
                                <w:lang w:val="de-CH"/>
                              </w:rPr>
                              <w:t>war</w:t>
                            </w:r>
                            <w:r>
                              <w:rPr>
                                <w:lang w:val="de-CH"/>
                              </w:rPr>
                              <w:t xml:space="preserve">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F399D" id="Ovale Legende 32" o:spid="_x0000_s1037" type="#_x0000_t63" style="position:absolute;margin-left:145.4pt;margin-top:3.5pt;width:146.6pt;height:32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" adj="1527,25142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74854FED" w14:textId="5A1FEC14" w:rsidR="001B19ED" w:rsidRPr="00AB1DCB" w:rsidRDefault="001B19ED" w:rsidP="001B19ED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 xml:space="preserve">Sie </w:t>
                      </w:r>
                      <w:r w:rsidR="00525340">
                        <w:rPr>
                          <w:lang w:val="de-CH"/>
                        </w:rPr>
                        <w:t>war</w:t>
                      </w:r>
                      <w:r>
                        <w:rPr>
                          <w:lang w:val="de-CH"/>
                        </w:rPr>
                        <w:t xml:space="preserve"> …</w:t>
                      </w:r>
                    </w:p>
                  </w:txbxContent>
                </v:textbox>
              </v:shape>
            </w:pict>
          </mc:Fallback>
        </mc:AlternateContent>
      </w:r>
    </w:p>
    <w:p w14:paraId="3B3D9E36" w14:textId="77777777" w:rsidR="001B19ED" w:rsidRDefault="001B19ED" w:rsidP="001B19ED">
      <w:pPr>
        <w:rPr>
          <w:lang w:val="de-CH"/>
        </w:rPr>
      </w:pPr>
    </w:p>
    <w:p w14:paraId="45EB6026" w14:textId="77777777" w:rsidR="001B19ED" w:rsidRDefault="001B19ED" w:rsidP="001B19ED">
      <w:pPr>
        <w:rPr>
          <w:lang w:val="de-CH"/>
        </w:rPr>
      </w:pPr>
    </w:p>
    <w:tbl>
      <w:tblPr>
        <w:tblStyle w:val="Tabellenraster"/>
        <w:tblW w:w="9241" w:type="dxa"/>
        <w:tblLook w:val="04A0" w:firstRow="1" w:lastRow="0" w:firstColumn="1" w:lastColumn="0" w:noHBand="0" w:noVBand="1"/>
      </w:tblPr>
      <w:tblGrid>
        <w:gridCol w:w="1769"/>
        <w:gridCol w:w="1786"/>
        <w:gridCol w:w="1699"/>
        <w:gridCol w:w="2010"/>
        <w:gridCol w:w="1977"/>
      </w:tblGrid>
      <w:tr w:rsidR="001B19ED" w:rsidRPr="00A22E44" w14:paraId="19A06EAF" w14:textId="77777777" w:rsidTr="001B19ED">
        <w:trPr>
          <w:trHeight w:val="649"/>
        </w:trPr>
        <w:tc>
          <w:tcPr>
            <w:tcW w:w="1769" w:type="dxa"/>
            <w:shd w:val="clear" w:color="auto" w:fill="B8CCE4" w:themeFill="accent1" w:themeFillTint="66"/>
            <w:vAlign w:val="center"/>
          </w:tcPr>
          <w:p w14:paraId="71D4662C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786" w:type="dxa"/>
            <w:shd w:val="clear" w:color="auto" w:fill="B8CCE4" w:themeFill="accent1" w:themeFillTint="66"/>
            <w:vAlign w:val="center"/>
          </w:tcPr>
          <w:p w14:paraId="7C60940D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Am Morgen</w:t>
            </w:r>
          </w:p>
        </w:tc>
        <w:tc>
          <w:tcPr>
            <w:tcW w:w="1699" w:type="dxa"/>
            <w:shd w:val="clear" w:color="auto" w:fill="B8CCE4" w:themeFill="accent1" w:themeFillTint="66"/>
            <w:vAlign w:val="center"/>
          </w:tcPr>
          <w:p w14:paraId="201CB07C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Am Mittag</w:t>
            </w:r>
          </w:p>
        </w:tc>
        <w:tc>
          <w:tcPr>
            <w:tcW w:w="2010" w:type="dxa"/>
            <w:shd w:val="clear" w:color="auto" w:fill="B8CCE4" w:themeFill="accent1" w:themeFillTint="66"/>
            <w:vAlign w:val="center"/>
          </w:tcPr>
          <w:p w14:paraId="07AB3EF8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Am Nachmittag</w:t>
            </w:r>
          </w:p>
        </w:tc>
        <w:tc>
          <w:tcPr>
            <w:tcW w:w="1977" w:type="dxa"/>
            <w:shd w:val="clear" w:color="auto" w:fill="B8CCE4" w:themeFill="accent1" w:themeFillTint="66"/>
            <w:vAlign w:val="center"/>
          </w:tcPr>
          <w:p w14:paraId="4F9B733B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Am Abend</w:t>
            </w:r>
          </w:p>
        </w:tc>
      </w:tr>
      <w:tr w:rsidR="001B19ED" w:rsidRPr="00A22E44" w14:paraId="38A798E2" w14:textId="77777777" w:rsidTr="001B19ED">
        <w:tc>
          <w:tcPr>
            <w:tcW w:w="1769" w:type="dxa"/>
            <w:vAlign w:val="center"/>
          </w:tcPr>
          <w:p w14:paraId="3AC2F7A8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6F8AB686" wp14:editId="37892805">
                  <wp:extent cx="733331" cy="733331"/>
                  <wp:effectExtent l="0" t="0" r="3810" b="3810"/>
                  <wp:docPr id="33" name="Grafik 33" descr="Ein Bild, das Spielzeug, Vektorgrafiken, Pupp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Grafik 33" descr="Ein Bild, das Spielzeug, Vektorgrafiken, Puppe enthält.&#10;&#10;Automatisch generierte Beschreibu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703" cy="743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A3B7D4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Frau Schulz</w:t>
            </w:r>
          </w:p>
        </w:tc>
        <w:tc>
          <w:tcPr>
            <w:tcW w:w="1786" w:type="dxa"/>
            <w:vAlign w:val="center"/>
          </w:tcPr>
          <w:p w14:paraId="77D02B03" w14:textId="5353C7F6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699" w:type="dxa"/>
            <w:vAlign w:val="center"/>
          </w:tcPr>
          <w:p w14:paraId="080EFA9E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in der Stadt</w:t>
            </w:r>
          </w:p>
        </w:tc>
        <w:tc>
          <w:tcPr>
            <w:tcW w:w="2010" w:type="dxa"/>
            <w:vAlign w:val="center"/>
          </w:tcPr>
          <w:p w14:paraId="41B141DC" w14:textId="502AFEC2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977" w:type="dxa"/>
            <w:vAlign w:val="center"/>
          </w:tcPr>
          <w:p w14:paraId="4838732E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Theater</w:t>
            </w:r>
          </w:p>
        </w:tc>
      </w:tr>
      <w:tr w:rsidR="001B19ED" w:rsidRPr="00A22E44" w14:paraId="3330EB22" w14:textId="77777777" w:rsidTr="001B19ED">
        <w:trPr>
          <w:trHeight w:val="1134"/>
        </w:trPr>
        <w:tc>
          <w:tcPr>
            <w:tcW w:w="1769" w:type="dxa"/>
            <w:vAlign w:val="center"/>
          </w:tcPr>
          <w:p w14:paraId="10A0E288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23D10CAD" wp14:editId="25E01FEB">
                  <wp:extent cx="749407" cy="749407"/>
                  <wp:effectExtent l="0" t="0" r="0" b="0"/>
                  <wp:docPr id="34" name="Grafik 34" descr="Ein Bild, das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 descr="Ein Bild, das ClipArt enthält.&#10;&#10;Automatisch generierte Beschreibu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578" cy="758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1F3960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Herr Kruse</w:t>
            </w:r>
          </w:p>
        </w:tc>
        <w:tc>
          <w:tcPr>
            <w:tcW w:w="1786" w:type="dxa"/>
            <w:vAlign w:val="center"/>
          </w:tcPr>
          <w:p w14:paraId="53E8D3AB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Zu Hause</w:t>
            </w:r>
          </w:p>
        </w:tc>
        <w:tc>
          <w:tcPr>
            <w:tcW w:w="1699" w:type="dxa"/>
            <w:vAlign w:val="center"/>
          </w:tcPr>
          <w:p w14:paraId="260D1F04" w14:textId="1C7C42E1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2010" w:type="dxa"/>
            <w:vAlign w:val="center"/>
          </w:tcPr>
          <w:p w14:paraId="606B9266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auf dem Tennisplatz</w:t>
            </w:r>
          </w:p>
        </w:tc>
        <w:tc>
          <w:tcPr>
            <w:tcW w:w="1977" w:type="dxa"/>
            <w:vAlign w:val="center"/>
          </w:tcPr>
          <w:p w14:paraId="19DC4ADE" w14:textId="661E6284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</w:tr>
      <w:tr w:rsidR="001B19ED" w:rsidRPr="00A22E44" w14:paraId="20D3E245" w14:textId="77777777" w:rsidTr="001B19ED">
        <w:tc>
          <w:tcPr>
            <w:tcW w:w="1769" w:type="dxa"/>
            <w:vAlign w:val="center"/>
          </w:tcPr>
          <w:p w14:paraId="1C8D1C34" w14:textId="77777777" w:rsidR="001B19ED" w:rsidRPr="00A22E44" w:rsidRDefault="001B19ED" w:rsidP="00F0237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7B9C4296" wp14:editId="6168BB3D">
                  <wp:extent cx="720000" cy="720000"/>
                  <wp:effectExtent l="0" t="0" r="4445" b="4445"/>
                  <wp:docPr id="36" name="Grafik 36" descr="Ein Bild, das Spielzeu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Grafik 36" descr="Ein Bild, das Spielzeug enthält.&#10;&#10;Automatisch generierte Beschreibu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7FC5A3" w14:textId="77777777" w:rsidR="001B19ED" w:rsidRPr="00A22E44" w:rsidRDefault="001B19ED" w:rsidP="00F0237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Dieter</w:t>
            </w:r>
          </w:p>
        </w:tc>
        <w:tc>
          <w:tcPr>
            <w:tcW w:w="1786" w:type="dxa"/>
            <w:vAlign w:val="center"/>
          </w:tcPr>
          <w:p w14:paraId="7CCDFABE" w14:textId="36B6454F" w:rsidR="001B19ED" w:rsidRPr="00A22E44" w:rsidRDefault="001B19ED" w:rsidP="00F0237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699" w:type="dxa"/>
            <w:vAlign w:val="center"/>
          </w:tcPr>
          <w:p w14:paraId="05194709" w14:textId="77777777" w:rsidR="001B19ED" w:rsidRPr="00A22E44" w:rsidRDefault="001B19ED" w:rsidP="00F02371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in der Mensa</w:t>
            </w:r>
          </w:p>
        </w:tc>
        <w:tc>
          <w:tcPr>
            <w:tcW w:w="2010" w:type="dxa"/>
            <w:vAlign w:val="center"/>
          </w:tcPr>
          <w:p w14:paraId="35C6C90F" w14:textId="098DBBFF" w:rsidR="001B19ED" w:rsidRPr="00A22E44" w:rsidRDefault="001B19ED" w:rsidP="00F0237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977" w:type="dxa"/>
            <w:vAlign w:val="center"/>
          </w:tcPr>
          <w:p w14:paraId="261C2569" w14:textId="77777777" w:rsidR="001B19ED" w:rsidRPr="00A22E44" w:rsidRDefault="001B19ED" w:rsidP="00F02371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im Jugendzentrum</w:t>
            </w:r>
          </w:p>
        </w:tc>
      </w:tr>
      <w:tr w:rsidR="001B19ED" w:rsidRPr="00A22E44" w14:paraId="5F284793" w14:textId="77777777" w:rsidTr="001B19ED">
        <w:tc>
          <w:tcPr>
            <w:tcW w:w="1769" w:type="dxa"/>
            <w:vAlign w:val="center"/>
          </w:tcPr>
          <w:p w14:paraId="76B951F0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noProof/>
                <w:color w:val="000000" w:themeColor="text1"/>
                <w:lang w:val="de-CH"/>
              </w:rPr>
              <w:drawing>
                <wp:inline distT="0" distB="0" distL="0" distR="0" wp14:anchorId="22353066" wp14:editId="6D8E6B1B">
                  <wp:extent cx="720000" cy="720000"/>
                  <wp:effectExtent l="0" t="0" r="4445" b="4445"/>
                  <wp:docPr id="35" name="Grafik 35" descr="Ein Bild, das Text,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 descr="Ein Bild, das Text, ClipArt enthält.&#10;&#10;Automatisch generierte Beschreibu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89552E" w14:textId="77777777" w:rsidR="001B19ED" w:rsidRPr="00A22E44" w:rsidRDefault="001B19ED" w:rsidP="00C05D21">
            <w:pPr>
              <w:jc w:val="center"/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Iris</w:t>
            </w:r>
          </w:p>
        </w:tc>
        <w:tc>
          <w:tcPr>
            <w:tcW w:w="1786" w:type="dxa"/>
            <w:vAlign w:val="center"/>
          </w:tcPr>
          <w:p w14:paraId="35959C41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in der Bibliothek</w:t>
            </w:r>
          </w:p>
        </w:tc>
        <w:tc>
          <w:tcPr>
            <w:tcW w:w="1699" w:type="dxa"/>
            <w:vAlign w:val="center"/>
          </w:tcPr>
          <w:p w14:paraId="47983B96" w14:textId="359FC851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2010" w:type="dxa"/>
            <w:vAlign w:val="center"/>
          </w:tcPr>
          <w:p w14:paraId="3632B865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  <w:r w:rsidRPr="00A22E44">
              <w:rPr>
                <w:color w:val="000000" w:themeColor="text1"/>
                <w:lang w:val="de-CH"/>
              </w:rPr>
              <w:t>auf dem Sportplatz</w:t>
            </w:r>
          </w:p>
        </w:tc>
        <w:tc>
          <w:tcPr>
            <w:tcW w:w="1977" w:type="dxa"/>
            <w:vAlign w:val="center"/>
          </w:tcPr>
          <w:p w14:paraId="52D8B86E" w14:textId="4DD4A44A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</w:tr>
      <w:tr w:rsidR="001B19ED" w:rsidRPr="00A22E44" w14:paraId="56B29C51" w14:textId="77777777" w:rsidTr="001B19ED">
        <w:trPr>
          <w:trHeight w:val="1417"/>
        </w:trPr>
        <w:tc>
          <w:tcPr>
            <w:tcW w:w="1769" w:type="dxa"/>
            <w:vAlign w:val="center"/>
          </w:tcPr>
          <w:p w14:paraId="291134AD" w14:textId="262D51A6" w:rsidR="001B19ED" w:rsidRPr="00A22E44" w:rsidRDefault="00525340" w:rsidP="00C05D21">
            <w:pPr>
              <w:jc w:val="center"/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ich</w:t>
            </w:r>
          </w:p>
        </w:tc>
        <w:tc>
          <w:tcPr>
            <w:tcW w:w="1786" w:type="dxa"/>
            <w:vAlign w:val="center"/>
          </w:tcPr>
          <w:p w14:paraId="141E9735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699" w:type="dxa"/>
            <w:vAlign w:val="center"/>
          </w:tcPr>
          <w:p w14:paraId="749B953B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2010" w:type="dxa"/>
            <w:vAlign w:val="center"/>
          </w:tcPr>
          <w:p w14:paraId="0FB8F57E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977" w:type="dxa"/>
            <w:vAlign w:val="center"/>
          </w:tcPr>
          <w:p w14:paraId="45AE9C65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</w:tr>
      <w:tr w:rsidR="001B19ED" w:rsidRPr="00A22E44" w14:paraId="4AEC0E3E" w14:textId="77777777" w:rsidTr="001B19ED">
        <w:trPr>
          <w:trHeight w:val="1417"/>
        </w:trPr>
        <w:tc>
          <w:tcPr>
            <w:tcW w:w="1769" w:type="dxa"/>
            <w:vAlign w:val="center"/>
          </w:tcPr>
          <w:p w14:paraId="1D23B029" w14:textId="6DB37466" w:rsidR="001B19ED" w:rsidRPr="00A22E44" w:rsidRDefault="00525340" w:rsidP="00C05D21">
            <w:pPr>
              <w:jc w:val="center"/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>m</w:t>
            </w:r>
            <w:r w:rsidR="001B19ED" w:rsidRPr="00A22E44">
              <w:rPr>
                <w:color w:val="000000" w:themeColor="text1"/>
                <w:lang w:val="de-CH"/>
              </w:rPr>
              <w:t>ein Partner</w:t>
            </w:r>
          </w:p>
        </w:tc>
        <w:tc>
          <w:tcPr>
            <w:tcW w:w="1786" w:type="dxa"/>
            <w:vAlign w:val="center"/>
          </w:tcPr>
          <w:p w14:paraId="7D29DB79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699" w:type="dxa"/>
            <w:vAlign w:val="center"/>
          </w:tcPr>
          <w:p w14:paraId="49D5B535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2010" w:type="dxa"/>
            <w:vAlign w:val="center"/>
          </w:tcPr>
          <w:p w14:paraId="26957CA9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977" w:type="dxa"/>
            <w:vAlign w:val="center"/>
          </w:tcPr>
          <w:p w14:paraId="4FDC2108" w14:textId="77777777" w:rsidR="001B19ED" w:rsidRPr="00A22E44" w:rsidRDefault="001B19ED" w:rsidP="00C05D21">
            <w:pPr>
              <w:rPr>
                <w:color w:val="000000" w:themeColor="text1"/>
                <w:lang w:val="de-CH"/>
              </w:rPr>
            </w:pPr>
          </w:p>
        </w:tc>
      </w:tr>
    </w:tbl>
    <w:p w14:paraId="76AF29F2" w14:textId="1A85EE13" w:rsidR="00BA2B1A" w:rsidRPr="001B19ED" w:rsidRDefault="00BA2B1A" w:rsidP="001B19ED">
      <w:pPr>
        <w:spacing w:line="240" w:lineRule="auto"/>
        <w:rPr>
          <w:lang w:val="de-CH"/>
        </w:rPr>
      </w:pPr>
    </w:p>
    <w:sectPr w:rsidR="00BA2B1A" w:rsidRPr="001B19ED" w:rsidSect="00A91C92">
      <w:headerReference w:type="default" r:id="rId10"/>
      <w:footerReference w:type="default" r:id="rId11"/>
      <w:pgSz w:w="11900" w:h="16840"/>
      <w:pgMar w:top="1417" w:right="1417" w:bottom="1028" w:left="1417" w:header="708" w:footer="59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A55912" w14:textId="77777777" w:rsidR="00E8112C" w:rsidRDefault="00E8112C" w:rsidP="0028505F">
      <w:r>
        <w:separator/>
      </w:r>
    </w:p>
  </w:endnote>
  <w:endnote w:type="continuationSeparator" w:id="0">
    <w:p w14:paraId="7AC1F79C" w14:textId="77777777" w:rsidR="00E8112C" w:rsidRDefault="00E8112C" w:rsidP="002850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reludeFLF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9A00B1" w14:textId="5BF2BE68" w:rsidR="0028505F" w:rsidRPr="00D84235" w:rsidRDefault="00D61E8F" w:rsidP="00671F8A">
    <w:pPr>
      <w:pStyle w:val="Fuzeile"/>
    </w:pPr>
    <w:r>
      <w:t>scuola media Bedigliora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4EF2AD" w14:textId="77777777" w:rsidR="00E8112C" w:rsidRDefault="00E8112C" w:rsidP="0028505F">
      <w:r>
        <w:separator/>
      </w:r>
    </w:p>
  </w:footnote>
  <w:footnote w:type="continuationSeparator" w:id="0">
    <w:p w14:paraId="11845872" w14:textId="77777777" w:rsidR="00E8112C" w:rsidRDefault="00E8112C" w:rsidP="002850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5440FC" w14:textId="56D85ED3" w:rsidR="00D61E8F" w:rsidRPr="0028505F" w:rsidRDefault="00D61E8F" w:rsidP="0028505F">
    <w:pPr>
      <w:pStyle w:val="Kopfzeile"/>
      <w:rPr>
        <w:lang w:val="de-CH"/>
      </w:rPr>
    </w:pPr>
    <w:r w:rsidRPr="0028505F">
      <w:rPr>
        <w:lang w:val="de-CH"/>
      </w:rPr>
      <w:t>geni@l klick A1 Kapitel 1</w:t>
    </w:r>
    <w:r w:rsidR="00643130">
      <w:rPr>
        <w:lang w:val="de-CH"/>
      </w:rPr>
      <w:t>0</w:t>
    </w:r>
    <w:r w:rsidR="00E228E5">
      <w:rPr>
        <w:lang w:val="de-CH"/>
      </w:rPr>
      <w:t xml:space="preserve"> base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3130"/>
    <w:rsid w:val="000D519A"/>
    <w:rsid w:val="001416D8"/>
    <w:rsid w:val="001806B7"/>
    <w:rsid w:val="001B19ED"/>
    <w:rsid w:val="00214AB8"/>
    <w:rsid w:val="002721AD"/>
    <w:rsid w:val="0028505F"/>
    <w:rsid w:val="002928BF"/>
    <w:rsid w:val="002B15DA"/>
    <w:rsid w:val="0031266A"/>
    <w:rsid w:val="00436B90"/>
    <w:rsid w:val="00465994"/>
    <w:rsid w:val="00525340"/>
    <w:rsid w:val="00565507"/>
    <w:rsid w:val="005B53D5"/>
    <w:rsid w:val="00643130"/>
    <w:rsid w:val="00671F8A"/>
    <w:rsid w:val="0069287E"/>
    <w:rsid w:val="006E74ED"/>
    <w:rsid w:val="006F51F1"/>
    <w:rsid w:val="00710CFA"/>
    <w:rsid w:val="00723502"/>
    <w:rsid w:val="00754429"/>
    <w:rsid w:val="00776CA3"/>
    <w:rsid w:val="00871106"/>
    <w:rsid w:val="00885EFD"/>
    <w:rsid w:val="008D2EBD"/>
    <w:rsid w:val="008E2284"/>
    <w:rsid w:val="0091791E"/>
    <w:rsid w:val="00973529"/>
    <w:rsid w:val="00A0189B"/>
    <w:rsid w:val="00A22E44"/>
    <w:rsid w:val="00A31029"/>
    <w:rsid w:val="00A359FE"/>
    <w:rsid w:val="00A91C92"/>
    <w:rsid w:val="00AB1DCB"/>
    <w:rsid w:val="00AC62AD"/>
    <w:rsid w:val="00AD5CF3"/>
    <w:rsid w:val="00AF402B"/>
    <w:rsid w:val="00B46F3A"/>
    <w:rsid w:val="00B508AE"/>
    <w:rsid w:val="00BA2B1A"/>
    <w:rsid w:val="00CD6DCB"/>
    <w:rsid w:val="00CE2250"/>
    <w:rsid w:val="00D61E8F"/>
    <w:rsid w:val="00D84235"/>
    <w:rsid w:val="00E228E5"/>
    <w:rsid w:val="00E24470"/>
    <w:rsid w:val="00E244DA"/>
    <w:rsid w:val="00E4007B"/>
    <w:rsid w:val="00E8112C"/>
    <w:rsid w:val="00E92270"/>
    <w:rsid w:val="00EE1957"/>
    <w:rsid w:val="00EF27C7"/>
    <w:rsid w:val="00F11F02"/>
    <w:rsid w:val="00F36D0A"/>
    <w:rsid w:val="00F46ACC"/>
    <w:rsid w:val="00F535EE"/>
    <w:rsid w:val="00FA1154"/>
    <w:rsid w:val="00FA77C2"/>
    <w:rsid w:val="00FC4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715DF86C"/>
  <w14:defaultImageDpi w14:val="300"/>
  <w15:docId w15:val="{00E79181-B961-1F42-BBFD-F93A2BAB2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8505F"/>
    <w:pPr>
      <w:spacing w:line="276" w:lineRule="auto"/>
    </w:pPr>
    <w:rPr>
      <w:rFonts w:asciiTheme="majorHAnsi" w:hAnsiTheme="majorHAnsi"/>
      <w:sz w:val="28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A77C2"/>
    <w:pPr>
      <w:keepNext/>
      <w:keepLines/>
      <w:spacing w:before="240"/>
      <w:outlineLvl w:val="0"/>
    </w:pPr>
    <w:rPr>
      <w:rFonts w:eastAsiaTheme="majorEastAsia" w:cstheme="majorBidi"/>
      <w:b/>
      <w:bCs/>
      <w:color w:val="345A8A" w:themeColor="accent1" w:themeShade="B5"/>
      <w:sz w:val="32"/>
      <w:szCs w:val="32"/>
      <w:lang w:val="de-CH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andschrift">
    <w:name w:val="Handschrift"/>
    <w:basedOn w:val="Standard"/>
    <w:qFormat/>
    <w:rsid w:val="00E24470"/>
    <w:pPr>
      <w:spacing w:line="312" w:lineRule="auto"/>
    </w:pPr>
    <w:rPr>
      <w:rFonts w:ascii="PreludeFLF" w:hAnsi="PreludeFLF"/>
      <w:sz w:val="52"/>
      <w:szCs w:val="52"/>
    </w:rPr>
  </w:style>
  <w:style w:type="paragraph" w:customStyle="1" w:styleId="TitelArbeitsblatt">
    <w:name w:val="Titel Arbeitsblatt"/>
    <w:basedOn w:val="Titel"/>
    <w:next w:val="Handschrift"/>
    <w:qFormat/>
    <w:rsid w:val="0028505F"/>
    <w:rPr>
      <w:b/>
      <w:sz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E24470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E244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Kopfzeile">
    <w:name w:val="header"/>
    <w:basedOn w:val="Standard"/>
    <w:link w:val="Kopf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28505F"/>
    <w:rPr>
      <w:rFonts w:asciiTheme="majorHAnsi" w:hAnsiTheme="majorHAnsi"/>
      <w:sz w:val="22"/>
    </w:rPr>
  </w:style>
  <w:style w:type="paragraph" w:styleId="Fuzeile">
    <w:name w:val="footer"/>
    <w:basedOn w:val="Standard"/>
    <w:link w:val="Fu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28505F"/>
    <w:rPr>
      <w:rFonts w:asciiTheme="majorHAnsi" w:hAnsiTheme="majorHAnsi"/>
      <w:sz w:val="22"/>
    </w:rPr>
  </w:style>
  <w:style w:type="paragraph" w:styleId="Listenabsatz">
    <w:name w:val="List Paragraph"/>
    <w:basedOn w:val="Standard"/>
    <w:uiPriority w:val="34"/>
    <w:qFormat/>
    <w:rsid w:val="002B15DA"/>
    <w:pPr>
      <w:ind w:left="720"/>
      <w:contextualSpacing/>
    </w:pPr>
  </w:style>
  <w:style w:type="paragraph" w:customStyle="1" w:styleId="Schlerschreiben">
    <w:name w:val="Schüler schreiben"/>
    <w:basedOn w:val="Standard"/>
    <w:qFormat/>
    <w:rsid w:val="0028505F"/>
    <w:pPr>
      <w:spacing w:line="312" w:lineRule="auto"/>
    </w:pPr>
    <w:rPr>
      <w:i/>
      <w:sz w:val="3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FA77C2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de-CH"/>
    </w:rPr>
  </w:style>
  <w:style w:type="table" w:styleId="Tabellenraster">
    <w:name w:val="Table Grid"/>
    <w:basedOn w:val="NormaleTabelle"/>
    <w:uiPriority w:val="59"/>
    <w:rsid w:val="006431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214AB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14AB8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14AB8"/>
    <w:rPr>
      <w:rFonts w:asciiTheme="majorHAnsi" w:hAnsiTheme="majorHAnsi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14AB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14AB8"/>
    <w:rPr>
      <w:rFonts w:asciiTheme="majorHAnsi" w:hAnsiTheme="majorHAnsi"/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F535EE"/>
    <w:rPr>
      <w:rFonts w:asciiTheme="majorHAnsi" w:hAnsiTheme="majorHAnsi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rtinainderst/Dropbox/pf_mi/Vorlagen/Vorlage%20genial%20klick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Vorlage genial klick.dotx</Template>
  <TotalTime>0</TotalTime>
  <Pages>3</Pages>
  <Words>201</Words>
  <Characters>963</Characters>
  <Application>Microsoft Office Word</Application>
  <DocSecurity>0</DocSecurity>
  <Lines>159</Lines>
  <Paragraphs>71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1102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inderst</dc:creator>
  <cp:keywords/>
  <dc:description/>
  <cp:lastModifiedBy>Inderst Martina (DOCENTE)</cp:lastModifiedBy>
  <cp:revision>5</cp:revision>
  <dcterms:created xsi:type="dcterms:W3CDTF">2022-09-15T15:08:00Z</dcterms:created>
  <dcterms:modified xsi:type="dcterms:W3CDTF">2024-03-12T10:27:00Z</dcterms:modified>
  <cp:category/>
</cp:coreProperties>
</file>